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DEA" w:rsidRPr="00CC32DD" w:rsidRDefault="005F7DEA" w:rsidP="00BF1B1A">
      <w:pPr>
        <w:widowControl/>
        <w:rPr>
          <w:sz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05pt;margin-top:-14.05pt;width:58.4pt;height:68.05pt;z-index:251658240" o:preferrelative="f">
            <v:imagedata r:id="rId7" o:title=""/>
            <o:lock v:ext="edit" aspectratio="f"/>
          </v:shape>
        </w:pict>
      </w:r>
    </w:p>
    <w:p w:rsidR="005F7DEA" w:rsidRPr="00936673" w:rsidRDefault="005F7DEA" w:rsidP="00376BC1">
      <w:pPr>
        <w:pStyle w:val="Header"/>
        <w:tabs>
          <w:tab w:val="clear" w:pos="4153"/>
          <w:tab w:val="clear" w:pos="8306"/>
        </w:tabs>
        <w:rPr>
          <w:sz w:val="24"/>
          <w:szCs w:val="24"/>
        </w:rPr>
      </w:pPr>
    </w:p>
    <w:tbl>
      <w:tblPr>
        <w:tblpPr w:leftFromText="180" w:rightFromText="180" w:horzAnchor="margin" w:tblpY="636"/>
        <w:tblW w:w="9923" w:type="dxa"/>
        <w:tblLayout w:type="fixed"/>
        <w:tblCellMar>
          <w:left w:w="0" w:type="dxa"/>
          <w:right w:w="0" w:type="dxa"/>
        </w:tblCellMar>
        <w:tblLook w:val="01E0"/>
      </w:tblPr>
      <w:tblGrid>
        <w:gridCol w:w="9923"/>
      </w:tblGrid>
      <w:tr w:rsidR="005F7DEA" w:rsidTr="00DA5B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87"/>
        </w:trPr>
        <w:tc>
          <w:tcPr>
            <w:tcW w:w="9923" w:type="dxa"/>
          </w:tcPr>
          <w:p w:rsidR="005F7DEA" w:rsidRDefault="005F7DEA" w:rsidP="00DA5BD8">
            <w:pPr>
              <w:widowControl/>
              <w:jc w:val="center"/>
              <w:rPr>
                <w:b/>
                <w:sz w:val="28"/>
                <w:lang w:val="en-US"/>
              </w:rPr>
            </w:pPr>
          </w:p>
          <w:p w:rsidR="005F7DEA" w:rsidRDefault="005F7DEA" w:rsidP="00DA5BD8">
            <w:pPr>
              <w:widowControl/>
              <w:jc w:val="center"/>
              <w:rPr>
                <w:b/>
                <w:sz w:val="28"/>
                <w:lang w:val="en-US"/>
              </w:rPr>
            </w:pPr>
          </w:p>
          <w:p w:rsidR="005F7DEA" w:rsidRDefault="005F7DEA" w:rsidP="00DA5BD8">
            <w:pPr>
              <w:widowControl/>
              <w:jc w:val="center"/>
              <w:rPr>
                <w:b/>
                <w:sz w:val="28"/>
                <w:lang w:val="en-US"/>
              </w:rPr>
            </w:pPr>
          </w:p>
          <w:p w:rsidR="005F7DEA" w:rsidRDefault="005F7DEA" w:rsidP="00DA5BD8">
            <w:pPr>
              <w:widowControl/>
              <w:jc w:val="center"/>
              <w:rPr>
                <w:b/>
                <w:sz w:val="28"/>
                <w:lang w:val="en-US"/>
              </w:rPr>
            </w:pPr>
          </w:p>
          <w:p w:rsidR="005F7DEA" w:rsidRDefault="005F7DEA" w:rsidP="00DA5BD8">
            <w:pPr>
              <w:widowControl/>
              <w:jc w:val="center"/>
              <w:rPr>
                <w:b/>
                <w:sz w:val="28"/>
                <w:lang w:val="en-US"/>
              </w:rPr>
            </w:pPr>
          </w:p>
          <w:p w:rsidR="005F7DEA" w:rsidRPr="00AB1370" w:rsidRDefault="005F7DEA" w:rsidP="00DA5BD8">
            <w:pPr>
              <w:widowControl/>
              <w:jc w:val="center"/>
              <w:rPr>
                <w:b/>
                <w:sz w:val="28"/>
                <w:lang w:val="en-US"/>
              </w:rPr>
            </w:pPr>
          </w:p>
        </w:tc>
      </w:tr>
      <w:tr w:rsidR="005F7DEA" w:rsidTr="00DA5B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923" w:type="dxa"/>
          </w:tcPr>
          <w:p w:rsidR="005F7DEA" w:rsidRPr="00376BC1" w:rsidRDefault="005F7DEA" w:rsidP="00DA5BD8">
            <w:pPr>
              <w:widowControl/>
              <w:jc w:val="center"/>
              <w:rPr>
                <w:b/>
                <w:sz w:val="36"/>
                <w:szCs w:val="36"/>
                <w:lang w:val="en-US"/>
              </w:rPr>
            </w:pPr>
          </w:p>
          <w:p w:rsidR="005F7DEA" w:rsidRPr="00376BC1" w:rsidRDefault="005F7DEA" w:rsidP="00DA5BD8">
            <w:pPr>
              <w:widowControl/>
              <w:jc w:val="center"/>
              <w:rPr>
                <w:b/>
                <w:sz w:val="36"/>
                <w:szCs w:val="36"/>
              </w:rPr>
            </w:pPr>
            <w:r w:rsidRPr="00376BC1">
              <w:rPr>
                <w:b/>
                <w:sz w:val="36"/>
                <w:szCs w:val="36"/>
              </w:rPr>
              <w:t>АДМИНИСТРАЦИЯ МОКШАНСКОГО РАЙОНА</w:t>
            </w:r>
          </w:p>
        </w:tc>
      </w:tr>
      <w:tr w:rsidR="005F7DEA" w:rsidTr="00DA5B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97"/>
        </w:trPr>
        <w:tc>
          <w:tcPr>
            <w:tcW w:w="9923" w:type="dxa"/>
          </w:tcPr>
          <w:p w:rsidR="005F7DEA" w:rsidRPr="00376BC1" w:rsidRDefault="005F7DEA" w:rsidP="00DA5BD8">
            <w:pPr>
              <w:widowControl/>
              <w:jc w:val="center"/>
              <w:rPr>
                <w:b/>
                <w:sz w:val="36"/>
                <w:szCs w:val="36"/>
              </w:rPr>
            </w:pPr>
            <w:r w:rsidRPr="00376BC1">
              <w:rPr>
                <w:b/>
                <w:sz w:val="36"/>
                <w:szCs w:val="36"/>
              </w:rPr>
              <w:t>ПЕНЗЕНСКОЙ ОБЛАСТИ</w:t>
            </w:r>
          </w:p>
        </w:tc>
      </w:tr>
      <w:tr w:rsidR="005F7DEA" w:rsidTr="00DA5B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3"/>
        </w:trPr>
        <w:tc>
          <w:tcPr>
            <w:tcW w:w="9923" w:type="dxa"/>
          </w:tcPr>
          <w:p w:rsidR="005F7DEA" w:rsidRPr="000A018E" w:rsidRDefault="005F7DEA" w:rsidP="00DA5BD8">
            <w:pPr>
              <w:pStyle w:val="Heading3"/>
              <w:rPr>
                <w:lang w:val="en-US"/>
              </w:rPr>
            </w:pPr>
          </w:p>
        </w:tc>
      </w:tr>
      <w:tr w:rsidR="005F7DEA" w:rsidTr="00DA5B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96"/>
        </w:trPr>
        <w:tc>
          <w:tcPr>
            <w:tcW w:w="9923" w:type="dxa"/>
            <w:vAlign w:val="center"/>
          </w:tcPr>
          <w:p w:rsidR="005F7DEA" w:rsidRPr="00897A1F" w:rsidRDefault="005F7DEA" w:rsidP="00DA5BD8">
            <w:pPr>
              <w:pStyle w:val="Heading3"/>
            </w:pPr>
            <w:r>
              <w:t>ПОСТАНОВЛЕНИЕ</w:t>
            </w:r>
          </w:p>
        </w:tc>
      </w:tr>
      <w:tr w:rsidR="005F7DEA" w:rsidTr="00DA5B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80"/>
        </w:trPr>
        <w:tc>
          <w:tcPr>
            <w:tcW w:w="9923" w:type="dxa"/>
            <w:vAlign w:val="center"/>
          </w:tcPr>
          <w:p w:rsidR="005F7DEA" w:rsidRPr="007C7632" w:rsidRDefault="005F7DEA" w:rsidP="00DA5BD8">
            <w:pPr>
              <w:pStyle w:val="Heading3"/>
            </w:pPr>
          </w:p>
        </w:tc>
      </w:tr>
    </w:tbl>
    <w:p w:rsidR="005F7DEA" w:rsidRPr="00F90CCF" w:rsidRDefault="005F7DEA" w:rsidP="00376BC1">
      <w:pPr>
        <w:widowControl/>
        <w:spacing w:line="192" w:lineRule="auto"/>
        <w:jc w:val="both"/>
        <w:rPr>
          <w:sz w:val="30"/>
          <w:lang w:val="en-US"/>
        </w:rPr>
      </w:pPr>
    </w:p>
    <w:tbl>
      <w:tblPr>
        <w:tblpPr w:leftFromText="180" w:rightFromText="180" w:vertAnchor="text" w:horzAnchor="margin" w:tblpXSpec="center" w:tblpY="-73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5F7DEA" w:rsidTr="00DA5B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4" w:type="dxa"/>
            <w:vAlign w:val="bottom"/>
          </w:tcPr>
          <w:p w:rsidR="005F7DEA" w:rsidRDefault="005F7DEA" w:rsidP="00DA5BD8">
            <w:pPr>
              <w:widowControl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5F7DEA" w:rsidRPr="00EC1E91" w:rsidRDefault="005F7DEA" w:rsidP="00DA5BD8">
            <w:pPr>
              <w:widowControl/>
              <w:rPr>
                <w:sz w:val="24"/>
                <w:lang w:val="en-US"/>
              </w:rPr>
            </w:pPr>
            <w:r>
              <w:rPr>
                <w:sz w:val="24"/>
              </w:rPr>
              <w:t xml:space="preserve">            03.11.2016</w:t>
            </w:r>
          </w:p>
        </w:tc>
        <w:tc>
          <w:tcPr>
            <w:tcW w:w="397" w:type="dxa"/>
            <w:vAlign w:val="bottom"/>
          </w:tcPr>
          <w:p w:rsidR="005F7DEA" w:rsidRDefault="005F7DEA" w:rsidP="00DA5BD8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5F7DEA" w:rsidRPr="00376BC1" w:rsidRDefault="005F7DEA" w:rsidP="00DA5BD8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794</w:t>
            </w:r>
          </w:p>
        </w:tc>
      </w:tr>
      <w:tr w:rsidR="005F7DEA" w:rsidTr="00DA5B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50" w:type="dxa"/>
            <w:gridSpan w:val="4"/>
          </w:tcPr>
          <w:p w:rsidR="005F7DEA" w:rsidRDefault="005F7DEA" w:rsidP="00DA5BD8">
            <w:pPr>
              <w:widowControl/>
              <w:jc w:val="center"/>
              <w:rPr>
                <w:sz w:val="10"/>
              </w:rPr>
            </w:pPr>
          </w:p>
          <w:p w:rsidR="005F7DEA" w:rsidRDefault="005F7DEA" w:rsidP="00DA5BD8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р.п. Мокшан</w:t>
            </w:r>
          </w:p>
        </w:tc>
      </w:tr>
    </w:tbl>
    <w:p w:rsidR="005F7DEA" w:rsidRDefault="005F7DEA" w:rsidP="00376BC1">
      <w:pPr>
        <w:widowControl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bookmarkStart w:id="0" w:name="sub_5"/>
      <w:bookmarkStart w:id="1" w:name="sub_4"/>
      <w:bookmarkStart w:id="2" w:name="sub_1"/>
      <w:r w:rsidRPr="00376BC1">
        <w:rPr>
          <w:b/>
          <w:sz w:val="28"/>
          <w:szCs w:val="28"/>
        </w:rPr>
        <w:t xml:space="preserve">О </w:t>
      </w:r>
      <w:r w:rsidRPr="00376BC1">
        <w:rPr>
          <w:b/>
          <w:bCs/>
          <w:color w:val="000000"/>
          <w:sz w:val="28"/>
          <w:szCs w:val="28"/>
        </w:rPr>
        <w:t xml:space="preserve"> внесении изменений в постановление администрации Мокшанского района Пензенской области от 09.12.2013 № 1461 </w:t>
      </w:r>
    </w:p>
    <w:p w:rsidR="005F7DEA" w:rsidRDefault="005F7DEA" w:rsidP="00376BC1">
      <w:pPr>
        <w:widowControl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376BC1">
        <w:rPr>
          <w:b/>
          <w:bCs/>
          <w:color w:val="000000"/>
          <w:sz w:val="28"/>
          <w:szCs w:val="28"/>
        </w:rPr>
        <w:t xml:space="preserve">«Об утверждении муниципальной программы «Молодежь </w:t>
      </w:r>
    </w:p>
    <w:p w:rsidR="005F7DEA" w:rsidRDefault="005F7DEA" w:rsidP="00376BC1">
      <w:pPr>
        <w:widowControl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376BC1">
        <w:rPr>
          <w:b/>
          <w:bCs/>
          <w:color w:val="000000"/>
          <w:sz w:val="28"/>
          <w:szCs w:val="28"/>
        </w:rPr>
        <w:t>Мокшанского района Пензенск</w:t>
      </w:r>
      <w:r>
        <w:rPr>
          <w:b/>
          <w:bCs/>
          <w:color w:val="000000"/>
          <w:sz w:val="28"/>
          <w:szCs w:val="28"/>
        </w:rPr>
        <w:t>ой области на 2014 - 2016 годы»</w:t>
      </w:r>
    </w:p>
    <w:p w:rsidR="005F7DEA" w:rsidRPr="00376BC1" w:rsidRDefault="005F7DEA" w:rsidP="00376BC1">
      <w:pPr>
        <w:widowControl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5F7DEA" w:rsidRDefault="005F7DEA" w:rsidP="00376BC1">
      <w:pPr>
        <w:widowControl/>
        <w:autoSpaceDE w:val="0"/>
        <w:autoSpaceDN w:val="0"/>
        <w:adjustRightInd w:val="0"/>
        <w:ind w:firstLine="500"/>
        <w:jc w:val="both"/>
        <w:rPr>
          <w:color w:val="000000"/>
          <w:sz w:val="28"/>
          <w:szCs w:val="28"/>
        </w:rPr>
      </w:pPr>
      <w:r w:rsidRPr="00376BC1">
        <w:rPr>
          <w:color w:val="000000"/>
          <w:sz w:val="28"/>
          <w:szCs w:val="28"/>
        </w:rPr>
        <w:t>В соответствии с Порядком разработки и реализации муниципальных программ Мокшанского района Пензенской области, утвержденным постановлением администрации Мокшанского района Пензенской области от 20.08.2013 № 1019 (с изменениями), рассмотрев дополнительные и обосновывающие материалы</w:t>
      </w:r>
      <w:r>
        <w:rPr>
          <w:color w:val="000000"/>
          <w:sz w:val="28"/>
          <w:szCs w:val="28"/>
        </w:rPr>
        <w:t xml:space="preserve"> – </w:t>
      </w:r>
    </w:p>
    <w:p w:rsidR="005F7DEA" w:rsidRPr="00376BC1" w:rsidRDefault="005F7DEA" w:rsidP="00376BC1">
      <w:pPr>
        <w:widowControl/>
        <w:autoSpaceDE w:val="0"/>
        <w:autoSpaceDN w:val="0"/>
        <w:adjustRightInd w:val="0"/>
        <w:ind w:firstLine="500"/>
        <w:jc w:val="both"/>
        <w:rPr>
          <w:rFonts w:ascii="Courier New" w:hAnsi="Courier New" w:cs="Courier New"/>
          <w:b/>
          <w:bCs/>
          <w:color w:val="000000"/>
          <w:sz w:val="28"/>
          <w:szCs w:val="28"/>
        </w:rPr>
      </w:pPr>
    </w:p>
    <w:p w:rsidR="005F7DEA" w:rsidRDefault="005F7DEA" w:rsidP="00376BC1">
      <w:pPr>
        <w:widowControl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376BC1">
        <w:rPr>
          <w:b/>
          <w:bCs/>
          <w:color w:val="000000"/>
          <w:sz w:val="28"/>
          <w:szCs w:val="28"/>
        </w:rPr>
        <w:t>администрация Мокшанского района постановляет:</w:t>
      </w:r>
    </w:p>
    <w:p w:rsidR="005F7DEA" w:rsidRPr="00376BC1" w:rsidRDefault="005F7DEA" w:rsidP="00376BC1">
      <w:pPr>
        <w:widowControl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5F7DEA" w:rsidRPr="00376BC1" w:rsidRDefault="005F7DEA" w:rsidP="00376BC1">
      <w:pPr>
        <w:widowControl/>
        <w:autoSpaceDE w:val="0"/>
        <w:autoSpaceDN w:val="0"/>
        <w:adjustRightInd w:val="0"/>
        <w:ind w:firstLine="500"/>
        <w:jc w:val="both"/>
        <w:rPr>
          <w:color w:val="000000"/>
          <w:sz w:val="28"/>
          <w:szCs w:val="28"/>
        </w:rPr>
      </w:pPr>
      <w:r w:rsidRPr="00376BC1">
        <w:rPr>
          <w:color w:val="000000"/>
          <w:sz w:val="28"/>
          <w:szCs w:val="28"/>
        </w:rPr>
        <w:t>1 .Внести в наименование постановления администрации Мокшанского района Пензенской области от 09.12.2013 № 1461 изменения, изложив его в следующей редакции: «Об утверждении муниципальной программы «Молодежь Мокшанского района Пензенской области на 2014 - 2020 годы».</w:t>
      </w:r>
    </w:p>
    <w:p w:rsidR="005F7DEA" w:rsidRPr="00376BC1" w:rsidRDefault="005F7DEA" w:rsidP="00376BC1">
      <w:pPr>
        <w:widowControl/>
        <w:autoSpaceDE w:val="0"/>
        <w:autoSpaceDN w:val="0"/>
        <w:adjustRightInd w:val="0"/>
        <w:ind w:firstLine="500"/>
        <w:jc w:val="both"/>
        <w:rPr>
          <w:color w:val="000000"/>
          <w:sz w:val="28"/>
          <w:szCs w:val="28"/>
        </w:rPr>
      </w:pPr>
      <w:r w:rsidRPr="00376BC1">
        <w:rPr>
          <w:color w:val="000000"/>
          <w:sz w:val="28"/>
          <w:szCs w:val="28"/>
        </w:rPr>
        <w:t>2. Внести изменения в пункт 1 постановления администрации Мокшанского района Пензенской области от 09.12.2013 № 1461 заменив слова «Молодежь Мокшанского района Пензенской области на 2014 - 2016 годы» словами слова «Молодежь Мокшанского района Пензенской области на 2014 - 2020 годы».</w:t>
      </w:r>
    </w:p>
    <w:p w:rsidR="005F7DEA" w:rsidRPr="00376BC1" w:rsidRDefault="005F7DEA" w:rsidP="00376BC1">
      <w:pPr>
        <w:widowControl/>
        <w:autoSpaceDE w:val="0"/>
        <w:autoSpaceDN w:val="0"/>
        <w:adjustRightInd w:val="0"/>
        <w:ind w:firstLine="500"/>
        <w:jc w:val="both"/>
        <w:rPr>
          <w:color w:val="000000"/>
          <w:sz w:val="28"/>
          <w:szCs w:val="28"/>
        </w:rPr>
      </w:pPr>
      <w:r w:rsidRPr="00376BC1">
        <w:rPr>
          <w:color w:val="000000"/>
          <w:sz w:val="28"/>
          <w:szCs w:val="28"/>
        </w:rPr>
        <w:t>3. Внести изменения в муниципальную программу Мокшанского района «Молодежь Мокшанского района Пензенской области на 2014 - 2017 годы», утвержденную постановлением администрации Мокшанского района Пензенской области от 09.12.2013 № 1461, утвердив ее в новой редакции согласно приложению.</w:t>
      </w:r>
    </w:p>
    <w:p w:rsidR="005F7DEA" w:rsidRPr="00376BC1" w:rsidRDefault="005F7DEA" w:rsidP="00376BC1">
      <w:pPr>
        <w:widowControl/>
        <w:autoSpaceDE w:val="0"/>
        <w:autoSpaceDN w:val="0"/>
        <w:adjustRightInd w:val="0"/>
        <w:ind w:firstLine="500"/>
        <w:jc w:val="both"/>
        <w:rPr>
          <w:color w:val="000000"/>
          <w:sz w:val="28"/>
          <w:szCs w:val="28"/>
        </w:rPr>
      </w:pPr>
      <w:r w:rsidRPr="00376BC1">
        <w:rPr>
          <w:color w:val="000000"/>
          <w:sz w:val="28"/>
          <w:szCs w:val="28"/>
        </w:rPr>
        <w:t>4. Настоящее постановление действует в части,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период.</w:t>
      </w:r>
    </w:p>
    <w:p w:rsidR="005F7DEA" w:rsidRDefault="005F7DEA" w:rsidP="00376BC1">
      <w:pPr>
        <w:ind w:firstLine="500"/>
        <w:jc w:val="both"/>
        <w:rPr>
          <w:color w:val="000000"/>
          <w:sz w:val="28"/>
          <w:szCs w:val="28"/>
        </w:rPr>
      </w:pPr>
      <w:r w:rsidRPr="00376BC1">
        <w:rPr>
          <w:color w:val="000000"/>
          <w:sz w:val="28"/>
          <w:szCs w:val="28"/>
        </w:rPr>
        <w:t>5. Настоящее постановление опубликовать в информационно бюллетене</w:t>
      </w:r>
    </w:p>
    <w:p w:rsidR="005F7DEA" w:rsidRDefault="005F7DEA" w:rsidP="00376BC1">
      <w:pPr>
        <w:ind w:firstLine="500"/>
        <w:jc w:val="both"/>
        <w:rPr>
          <w:color w:val="000000"/>
          <w:sz w:val="28"/>
          <w:szCs w:val="28"/>
        </w:rPr>
      </w:pPr>
    </w:p>
    <w:p w:rsidR="005F7DEA" w:rsidRDefault="005F7DEA" w:rsidP="00376BC1">
      <w:pPr>
        <w:ind w:firstLine="500"/>
        <w:jc w:val="both"/>
        <w:rPr>
          <w:color w:val="000000"/>
          <w:sz w:val="28"/>
          <w:szCs w:val="28"/>
        </w:rPr>
      </w:pPr>
      <w:r w:rsidRPr="00376BC1">
        <w:rPr>
          <w:color w:val="000000"/>
          <w:sz w:val="28"/>
          <w:szCs w:val="28"/>
        </w:rPr>
        <w:t xml:space="preserve">Ведомости   органов   местного    самоуправления   Мокшанского   района Пензенской области» и разместить (опубликовать) на официальном сайте администрации Мокшанского района Пензенской области в информационно-телекоммуникационной сети «Интернет». </w:t>
      </w:r>
    </w:p>
    <w:p w:rsidR="005F7DEA" w:rsidRDefault="005F7DEA" w:rsidP="00376BC1">
      <w:pPr>
        <w:ind w:firstLine="500"/>
        <w:jc w:val="both"/>
        <w:rPr>
          <w:color w:val="000000"/>
          <w:sz w:val="28"/>
          <w:szCs w:val="28"/>
        </w:rPr>
      </w:pPr>
      <w:r w:rsidRPr="00376BC1">
        <w:rPr>
          <w:color w:val="000000"/>
          <w:sz w:val="28"/>
          <w:szCs w:val="28"/>
        </w:rPr>
        <w:t>6. Настоящее постановление вступает в силу с 1 января 2017 года.</w:t>
      </w:r>
    </w:p>
    <w:p w:rsidR="005F7DEA" w:rsidRPr="00376BC1" w:rsidRDefault="005F7DEA" w:rsidP="00376BC1">
      <w:pPr>
        <w:ind w:firstLine="500"/>
        <w:jc w:val="both"/>
        <w:rPr>
          <w:sz w:val="28"/>
          <w:szCs w:val="28"/>
        </w:rPr>
      </w:pPr>
    </w:p>
    <w:bookmarkEnd w:id="0"/>
    <w:bookmarkEnd w:id="1"/>
    <w:bookmarkEnd w:id="2"/>
    <w:tbl>
      <w:tblPr>
        <w:tblW w:w="0" w:type="auto"/>
        <w:tblLook w:val="01E0"/>
      </w:tblPr>
      <w:tblGrid>
        <w:gridCol w:w="3277"/>
        <w:gridCol w:w="3277"/>
        <w:gridCol w:w="3278"/>
      </w:tblGrid>
      <w:tr w:rsidR="005F7DEA" w:rsidRPr="002B4E7D" w:rsidTr="00DA5BD8">
        <w:trPr>
          <w:trHeight w:val="679"/>
        </w:trPr>
        <w:tc>
          <w:tcPr>
            <w:tcW w:w="3277" w:type="dxa"/>
          </w:tcPr>
          <w:p w:rsidR="005F7DEA" w:rsidRPr="002B4E7D" w:rsidRDefault="005F7DEA" w:rsidP="00DA5BD8">
            <w:pPr>
              <w:pStyle w:val="Heading4"/>
              <w:jc w:val="center"/>
              <w:rPr>
                <w:b/>
              </w:rPr>
            </w:pPr>
          </w:p>
          <w:p w:rsidR="005F7DEA" w:rsidRPr="002B4E7D" w:rsidRDefault="005F7DEA" w:rsidP="00DA5BD8">
            <w:pPr>
              <w:pStyle w:val="Heading4"/>
              <w:jc w:val="center"/>
              <w:rPr>
                <w:b/>
              </w:rPr>
            </w:pPr>
          </w:p>
          <w:p w:rsidR="005F7DEA" w:rsidRPr="002B4E7D" w:rsidRDefault="005F7DEA" w:rsidP="00DA5BD8">
            <w:pPr>
              <w:rPr>
                <w:sz w:val="28"/>
                <w:szCs w:val="28"/>
              </w:rPr>
            </w:pPr>
          </w:p>
          <w:p w:rsidR="005F7DEA" w:rsidRPr="002B4E7D" w:rsidRDefault="005F7DEA" w:rsidP="00DA5BD8">
            <w:pPr>
              <w:pStyle w:val="Heading4"/>
              <w:jc w:val="center"/>
              <w:rPr>
                <w:b/>
              </w:rPr>
            </w:pPr>
            <w:r w:rsidRPr="002B4E7D">
              <w:rPr>
                <w:b/>
              </w:rPr>
              <w:t xml:space="preserve">Глава администрации </w:t>
            </w:r>
          </w:p>
          <w:p w:rsidR="005F7DEA" w:rsidRPr="002B4E7D" w:rsidRDefault="005F7DEA" w:rsidP="00DA5BD8">
            <w:pPr>
              <w:pStyle w:val="Heading4"/>
              <w:jc w:val="center"/>
              <w:rPr>
                <w:b/>
              </w:rPr>
            </w:pPr>
            <w:r w:rsidRPr="002B4E7D">
              <w:rPr>
                <w:b/>
              </w:rPr>
              <w:t xml:space="preserve">Мокшанского района     </w:t>
            </w:r>
          </w:p>
        </w:tc>
        <w:tc>
          <w:tcPr>
            <w:tcW w:w="3277" w:type="dxa"/>
          </w:tcPr>
          <w:p w:rsidR="005F7DEA" w:rsidRPr="002B4E7D" w:rsidRDefault="005F7DEA" w:rsidP="00DA5BD8">
            <w:pPr>
              <w:pStyle w:val="Heading4"/>
              <w:jc w:val="right"/>
              <w:rPr>
                <w:b/>
              </w:rPr>
            </w:pPr>
          </w:p>
        </w:tc>
        <w:tc>
          <w:tcPr>
            <w:tcW w:w="3278" w:type="dxa"/>
          </w:tcPr>
          <w:p w:rsidR="005F7DEA" w:rsidRPr="002B4E7D" w:rsidRDefault="005F7DEA" w:rsidP="00DA5BD8">
            <w:pPr>
              <w:pStyle w:val="Heading4"/>
              <w:jc w:val="center"/>
              <w:rPr>
                <w:b/>
              </w:rPr>
            </w:pPr>
          </w:p>
          <w:p w:rsidR="005F7DEA" w:rsidRPr="002B4E7D" w:rsidRDefault="005F7DEA" w:rsidP="00DA5BD8">
            <w:pPr>
              <w:rPr>
                <w:sz w:val="28"/>
                <w:szCs w:val="28"/>
              </w:rPr>
            </w:pPr>
          </w:p>
          <w:p w:rsidR="005F7DEA" w:rsidRPr="002B4E7D" w:rsidRDefault="005F7DEA" w:rsidP="00DA5BD8">
            <w:pPr>
              <w:rPr>
                <w:sz w:val="28"/>
                <w:szCs w:val="28"/>
              </w:rPr>
            </w:pPr>
          </w:p>
          <w:p w:rsidR="005F7DEA" w:rsidRPr="002B4E7D" w:rsidRDefault="005F7DEA" w:rsidP="00DA5BD8">
            <w:pPr>
              <w:pStyle w:val="Heading4"/>
              <w:jc w:val="center"/>
              <w:rPr>
                <w:b/>
              </w:rPr>
            </w:pPr>
            <w:r w:rsidRPr="002B4E7D">
              <w:rPr>
                <w:b/>
              </w:rPr>
              <w:t xml:space="preserve">           </w:t>
            </w:r>
          </w:p>
          <w:p w:rsidR="005F7DEA" w:rsidRPr="002B4E7D" w:rsidRDefault="005F7DEA" w:rsidP="00DA5BD8">
            <w:pPr>
              <w:pStyle w:val="Heading4"/>
              <w:jc w:val="center"/>
              <w:rPr>
                <w:b/>
              </w:rPr>
            </w:pPr>
            <w:r w:rsidRPr="002B4E7D">
              <w:rPr>
                <w:b/>
              </w:rPr>
              <w:t xml:space="preserve">       Н.Н. Тихомиров</w:t>
            </w:r>
          </w:p>
        </w:tc>
      </w:tr>
    </w:tbl>
    <w:p w:rsidR="005F7DEA" w:rsidRPr="002B4E7D" w:rsidRDefault="005F7DEA" w:rsidP="00376BC1">
      <w:pPr>
        <w:rPr>
          <w:sz w:val="28"/>
          <w:szCs w:val="28"/>
        </w:rPr>
      </w:pPr>
    </w:p>
    <w:p w:rsidR="005F7DEA" w:rsidRDefault="005F7DEA" w:rsidP="00016D2F">
      <w:pPr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</w:p>
    <w:p w:rsidR="005F7DEA" w:rsidRDefault="005F7DEA" w:rsidP="00016D2F">
      <w:pPr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</w:p>
    <w:p w:rsidR="005F7DEA" w:rsidRDefault="005F7DEA" w:rsidP="00016D2F">
      <w:pPr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</w:p>
    <w:p w:rsidR="005F7DEA" w:rsidRDefault="005F7DEA" w:rsidP="00016D2F">
      <w:pPr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</w:p>
    <w:p w:rsidR="005F7DEA" w:rsidRDefault="005F7DEA" w:rsidP="00016D2F">
      <w:pPr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</w:p>
    <w:p w:rsidR="005F7DEA" w:rsidRDefault="005F7DEA" w:rsidP="00016D2F">
      <w:pPr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</w:p>
    <w:p w:rsidR="005F7DEA" w:rsidRDefault="005F7DEA" w:rsidP="00016D2F">
      <w:pPr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</w:p>
    <w:p w:rsidR="005F7DEA" w:rsidRDefault="005F7DEA" w:rsidP="00016D2F">
      <w:pPr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</w:p>
    <w:p w:rsidR="005F7DEA" w:rsidRDefault="005F7DEA" w:rsidP="00016D2F">
      <w:pPr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</w:p>
    <w:p w:rsidR="005F7DEA" w:rsidRDefault="005F7DEA" w:rsidP="00016D2F">
      <w:pPr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</w:p>
    <w:p w:rsidR="005F7DEA" w:rsidRDefault="005F7DEA" w:rsidP="00016D2F">
      <w:pPr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</w:p>
    <w:p w:rsidR="005F7DEA" w:rsidRDefault="005F7DEA" w:rsidP="00016D2F">
      <w:pPr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</w:p>
    <w:p w:rsidR="005F7DEA" w:rsidRDefault="005F7DEA" w:rsidP="00016D2F">
      <w:pPr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</w:p>
    <w:p w:rsidR="005F7DEA" w:rsidRDefault="005F7DEA" w:rsidP="00016D2F">
      <w:pPr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</w:p>
    <w:p w:rsidR="005F7DEA" w:rsidRDefault="005F7DEA" w:rsidP="00016D2F">
      <w:pPr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</w:p>
    <w:p w:rsidR="005F7DEA" w:rsidRDefault="005F7DEA" w:rsidP="00016D2F">
      <w:pPr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</w:p>
    <w:p w:rsidR="005F7DEA" w:rsidRDefault="005F7DEA" w:rsidP="00016D2F">
      <w:pPr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</w:p>
    <w:p w:rsidR="005F7DEA" w:rsidRDefault="005F7DEA" w:rsidP="00016D2F">
      <w:pPr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</w:p>
    <w:p w:rsidR="005F7DEA" w:rsidRDefault="005F7DEA" w:rsidP="00016D2F">
      <w:pPr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</w:p>
    <w:p w:rsidR="005F7DEA" w:rsidRDefault="005F7DEA" w:rsidP="00016D2F">
      <w:pPr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</w:p>
    <w:p w:rsidR="005F7DEA" w:rsidRDefault="005F7DEA" w:rsidP="00016D2F">
      <w:pPr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</w:p>
    <w:p w:rsidR="005F7DEA" w:rsidRDefault="005F7DEA" w:rsidP="00016D2F">
      <w:pPr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</w:p>
    <w:p w:rsidR="005F7DEA" w:rsidRDefault="005F7DEA" w:rsidP="00016D2F">
      <w:pPr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</w:p>
    <w:p w:rsidR="005F7DEA" w:rsidRDefault="005F7DEA" w:rsidP="00016D2F">
      <w:pPr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</w:p>
    <w:p w:rsidR="005F7DEA" w:rsidRDefault="005F7DEA" w:rsidP="00016D2F">
      <w:pPr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</w:p>
    <w:p w:rsidR="005F7DEA" w:rsidRDefault="005F7DEA" w:rsidP="00016D2F">
      <w:pPr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</w:p>
    <w:p w:rsidR="005F7DEA" w:rsidRDefault="005F7DEA" w:rsidP="00016D2F">
      <w:pPr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</w:p>
    <w:p w:rsidR="005F7DEA" w:rsidRDefault="005F7DEA" w:rsidP="00016D2F">
      <w:pPr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</w:p>
    <w:p w:rsidR="005F7DEA" w:rsidRDefault="005F7DEA" w:rsidP="00016D2F">
      <w:pPr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</w:p>
    <w:p w:rsidR="005F7DEA" w:rsidRDefault="005F7DEA" w:rsidP="00016D2F">
      <w:pPr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</w:p>
    <w:p w:rsidR="005F7DEA" w:rsidRDefault="005F7DEA" w:rsidP="00016D2F">
      <w:pPr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</w:p>
    <w:p w:rsidR="005F7DEA" w:rsidRDefault="005F7DEA" w:rsidP="00016D2F">
      <w:pPr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</w:p>
    <w:p w:rsidR="005F7DEA" w:rsidRDefault="005F7DEA" w:rsidP="00016D2F">
      <w:pPr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</w:p>
    <w:p w:rsidR="005F7DEA" w:rsidRDefault="005F7DEA" w:rsidP="00016D2F">
      <w:pPr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</w:p>
    <w:p w:rsidR="005F7DEA" w:rsidRDefault="005F7DEA" w:rsidP="00016D2F">
      <w:pPr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</w:p>
    <w:p w:rsidR="005F7DEA" w:rsidRPr="00CC32DD" w:rsidRDefault="005F7DEA" w:rsidP="00016D2F">
      <w:pPr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  <w:r w:rsidRPr="00CC32DD">
        <w:rPr>
          <w:sz w:val="28"/>
          <w:szCs w:val="28"/>
        </w:rPr>
        <w:t>Приложение</w:t>
      </w:r>
    </w:p>
    <w:p w:rsidR="005F7DEA" w:rsidRPr="00CC32DD" w:rsidRDefault="005F7DEA" w:rsidP="00016D2F">
      <w:pPr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  <w:r w:rsidRPr="00CC32DD">
        <w:rPr>
          <w:sz w:val="28"/>
          <w:szCs w:val="28"/>
        </w:rPr>
        <w:t>УТВЕРЖДЕНО</w:t>
      </w:r>
    </w:p>
    <w:p w:rsidR="005F7DEA" w:rsidRPr="00CC32DD" w:rsidRDefault="005F7DEA" w:rsidP="00016D2F">
      <w:pPr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  <w:r w:rsidRPr="00CC32DD">
        <w:rPr>
          <w:sz w:val="28"/>
          <w:szCs w:val="28"/>
        </w:rPr>
        <w:t xml:space="preserve">постановлением администрации Мокшанского района </w:t>
      </w:r>
    </w:p>
    <w:p w:rsidR="005F7DEA" w:rsidRPr="00CC32DD" w:rsidRDefault="005F7DEA" w:rsidP="00016D2F">
      <w:pPr>
        <w:autoSpaceDE w:val="0"/>
        <w:autoSpaceDN w:val="0"/>
        <w:adjustRightInd w:val="0"/>
        <w:ind w:left="4536"/>
        <w:jc w:val="center"/>
        <w:rPr>
          <w:spacing w:val="20"/>
          <w:sz w:val="28"/>
          <w:szCs w:val="28"/>
        </w:rPr>
      </w:pPr>
      <w:r w:rsidRPr="00CC32DD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03.11.2016  </w:t>
      </w:r>
      <w:r w:rsidRPr="00CC32DD">
        <w:rPr>
          <w:sz w:val="28"/>
          <w:szCs w:val="28"/>
        </w:rPr>
        <w:t xml:space="preserve">№ </w:t>
      </w:r>
      <w:r>
        <w:rPr>
          <w:sz w:val="28"/>
          <w:szCs w:val="28"/>
        </w:rPr>
        <w:t>794</w:t>
      </w:r>
    </w:p>
    <w:p w:rsidR="005F7DEA" w:rsidRPr="00CC32DD" w:rsidRDefault="005F7DEA" w:rsidP="00016D2F">
      <w:pPr>
        <w:autoSpaceDE w:val="0"/>
        <w:autoSpaceDN w:val="0"/>
        <w:adjustRightInd w:val="0"/>
        <w:jc w:val="center"/>
        <w:rPr>
          <w:b/>
          <w:spacing w:val="20"/>
          <w:sz w:val="28"/>
          <w:szCs w:val="28"/>
        </w:rPr>
      </w:pPr>
    </w:p>
    <w:p w:rsidR="005F7DEA" w:rsidRPr="00CC32DD" w:rsidRDefault="005F7DEA" w:rsidP="00016D2F">
      <w:pPr>
        <w:autoSpaceDE w:val="0"/>
        <w:autoSpaceDN w:val="0"/>
        <w:adjustRightInd w:val="0"/>
        <w:jc w:val="center"/>
        <w:rPr>
          <w:b/>
          <w:spacing w:val="20"/>
          <w:sz w:val="28"/>
          <w:szCs w:val="28"/>
        </w:rPr>
      </w:pPr>
    </w:p>
    <w:p w:rsidR="005F7DEA" w:rsidRPr="00CC32DD" w:rsidRDefault="005F7DEA" w:rsidP="00016D2F">
      <w:pPr>
        <w:autoSpaceDE w:val="0"/>
        <w:autoSpaceDN w:val="0"/>
        <w:adjustRightInd w:val="0"/>
        <w:jc w:val="center"/>
        <w:rPr>
          <w:b/>
          <w:spacing w:val="20"/>
          <w:sz w:val="28"/>
          <w:szCs w:val="28"/>
        </w:rPr>
      </w:pPr>
    </w:p>
    <w:p w:rsidR="005F7DEA" w:rsidRPr="00CC32DD" w:rsidRDefault="005F7DEA" w:rsidP="00016D2F">
      <w:pPr>
        <w:autoSpaceDE w:val="0"/>
        <w:autoSpaceDN w:val="0"/>
        <w:adjustRightInd w:val="0"/>
        <w:jc w:val="center"/>
        <w:rPr>
          <w:b/>
          <w:spacing w:val="20"/>
          <w:sz w:val="28"/>
          <w:szCs w:val="28"/>
        </w:rPr>
      </w:pPr>
    </w:p>
    <w:p w:rsidR="005F7DEA" w:rsidRPr="00CC32DD" w:rsidRDefault="005F7DEA" w:rsidP="00016D2F">
      <w:pPr>
        <w:autoSpaceDE w:val="0"/>
        <w:autoSpaceDN w:val="0"/>
        <w:adjustRightInd w:val="0"/>
        <w:jc w:val="center"/>
        <w:rPr>
          <w:b/>
          <w:spacing w:val="20"/>
          <w:sz w:val="28"/>
          <w:szCs w:val="28"/>
        </w:rPr>
      </w:pPr>
      <w:bookmarkStart w:id="3" w:name="_GoBack"/>
      <w:bookmarkEnd w:id="3"/>
    </w:p>
    <w:p w:rsidR="005F7DEA" w:rsidRPr="00CC32DD" w:rsidRDefault="005F7DEA" w:rsidP="00016D2F">
      <w:pPr>
        <w:autoSpaceDE w:val="0"/>
        <w:autoSpaceDN w:val="0"/>
        <w:adjustRightInd w:val="0"/>
        <w:jc w:val="center"/>
        <w:rPr>
          <w:b/>
          <w:spacing w:val="20"/>
          <w:sz w:val="28"/>
          <w:szCs w:val="28"/>
        </w:rPr>
      </w:pPr>
    </w:p>
    <w:p w:rsidR="005F7DEA" w:rsidRPr="00CC32DD" w:rsidRDefault="005F7DEA" w:rsidP="00016D2F">
      <w:pPr>
        <w:autoSpaceDE w:val="0"/>
        <w:autoSpaceDN w:val="0"/>
        <w:adjustRightInd w:val="0"/>
        <w:jc w:val="center"/>
        <w:rPr>
          <w:b/>
          <w:spacing w:val="20"/>
          <w:sz w:val="28"/>
          <w:szCs w:val="28"/>
        </w:rPr>
      </w:pPr>
    </w:p>
    <w:p w:rsidR="005F7DEA" w:rsidRPr="00CC32DD" w:rsidRDefault="005F7DEA" w:rsidP="00016D2F">
      <w:pPr>
        <w:autoSpaceDE w:val="0"/>
        <w:autoSpaceDN w:val="0"/>
        <w:adjustRightInd w:val="0"/>
        <w:jc w:val="center"/>
        <w:rPr>
          <w:b/>
          <w:spacing w:val="20"/>
          <w:sz w:val="28"/>
          <w:szCs w:val="28"/>
        </w:rPr>
      </w:pPr>
    </w:p>
    <w:p w:rsidR="005F7DEA" w:rsidRPr="00CC32DD" w:rsidRDefault="005F7DEA" w:rsidP="00016D2F">
      <w:pPr>
        <w:autoSpaceDE w:val="0"/>
        <w:autoSpaceDN w:val="0"/>
        <w:adjustRightInd w:val="0"/>
        <w:jc w:val="center"/>
        <w:rPr>
          <w:b/>
          <w:spacing w:val="20"/>
          <w:sz w:val="28"/>
          <w:szCs w:val="28"/>
        </w:rPr>
      </w:pPr>
    </w:p>
    <w:p w:rsidR="005F7DEA" w:rsidRPr="00CC32DD" w:rsidRDefault="005F7DEA" w:rsidP="00016D2F">
      <w:pPr>
        <w:autoSpaceDE w:val="0"/>
        <w:autoSpaceDN w:val="0"/>
        <w:adjustRightInd w:val="0"/>
        <w:jc w:val="center"/>
        <w:rPr>
          <w:b/>
          <w:spacing w:val="20"/>
          <w:sz w:val="28"/>
          <w:szCs w:val="28"/>
        </w:rPr>
      </w:pPr>
      <w:r w:rsidRPr="00CC32DD">
        <w:rPr>
          <w:b/>
          <w:spacing w:val="20"/>
          <w:sz w:val="28"/>
          <w:szCs w:val="28"/>
        </w:rPr>
        <w:t>Муниципальная программа</w:t>
      </w:r>
    </w:p>
    <w:p w:rsidR="005F7DEA" w:rsidRPr="00CC32DD" w:rsidRDefault="005F7DEA" w:rsidP="00016D2F">
      <w:pPr>
        <w:autoSpaceDE w:val="0"/>
        <w:autoSpaceDN w:val="0"/>
        <w:adjustRightInd w:val="0"/>
        <w:jc w:val="center"/>
        <w:rPr>
          <w:b/>
          <w:spacing w:val="20"/>
          <w:sz w:val="28"/>
          <w:szCs w:val="28"/>
        </w:rPr>
      </w:pPr>
      <w:r w:rsidRPr="00CC32DD">
        <w:rPr>
          <w:b/>
          <w:spacing w:val="20"/>
          <w:sz w:val="28"/>
          <w:szCs w:val="28"/>
        </w:rPr>
        <w:t>Мокшанского района</w:t>
      </w:r>
    </w:p>
    <w:p w:rsidR="005F7DEA" w:rsidRPr="00CC32DD" w:rsidRDefault="005F7DEA" w:rsidP="00016D2F">
      <w:pPr>
        <w:autoSpaceDE w:val="0"/>
        <w:autoSpaceDN w:val="0"/>
        <w:adjustRightInd w:val="0"/>
        <w:jc w:val="center"/>
        <w:rPr>
          <w:b/>
          <w:spacing w:val="20"/>
          <w:sz w:val="28"/>
          <w:szCs w:val="28"/>
        </w:rPr>
      </w:pPr>
    </w:p>
    <w:p w:rsidR="005F7DEA" w:rsidRDefault="005F7DEA" w:rsidP="00016D2F">
      <w:pPr>
        <w:ind w:firstLine="567"/>
        <w:jc w:val="center"/>
        <w:rPr>
          <w:b/>
          <w:sz w:val="28"/>
          <w:szCs w:val="28"/>
        </w:rPr>
      </w:pPr>
      <w:r w:rsidRPr="00CC32DD">
        <w:rPr>
          <w:b/>
          <w:sz w:val="28"/>
          <w:szCs w:val="28"/>
        </w:rPr>
        <w:t xml:space="preserve"> «Молодежь Мокшанского района </w:t>
      </w:r>
      <w:r>
        <w:rPr>
          <w:b/>
          <w:sz w:val="28"/>
          <w:szCs w:val="28"/>
        </w:rPr>
        <w:t xml:space="preserve">Пензенской области </w:t>
      </w:r>
    </w:p>
    <w:p w:rsidR="005F7DEA" w:rsidRPr="00CC32DD" w:rsidRDefault="005F7DEA" w:rsidP="00016D2F">
      <w:pPr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2014 – 2020 </w:t>
      </w:r>
      <w:r w:rsidRPr="00CC32DD">
        <w:rPr>
          <w:b/>
          <w:sz w:val="28"/>
          <w:szCs w:val="28"/>
        </w:rPr>
        <w:t>годы»</w:t>
      </w:r>
    </w:p>
    <w:p w:rsidR="005F7DEA" w:rsidRPr="00CC32DD" w:rsidRDefault="005F7DEA" w:rsidP="00016D2F">
      <w:pPr>
        <w:autoSpaceDE w:val="0"/>
        <w:autoSpaceDN w:val="0"/>
        <w:adjustRightInd w:val="0"/>
        <w:jc w:val="center"/>
        <w:rPr>
          <w:b/>
          <w:spacing w:val="20"/>
          <w:sz w:val="28"/>
          <w:szCs w:val="28"/>
        </w:rPr>
      </w:pPr>
    </w:p>
    <w:p w:rsidR="005F7DEA" w:rsidRPr="00CC32DD" w:rsidRDefault="005F7DEA" w:rsidP="00016D2F">
      <w:pPr>
        <w:autoSpaceDE w:val="0"/>
        <w:autoSpaceDN w:val="0"/>
        <w:adjustRightInd w:val="0"/>
        <w:jc w:val="center"/>
        <w:rPr>
          <w:b/>
          <w:spacing w:val="20"/>
          <w:sz w:val="28"/>
          <w:szCs w:val="28"/>
        </w:rPr>
      </w:pPr>
    </w:p>
    <w:p w:rsidR="005F7DEA" w:rsidRPr="00CC32DD" w:rsidRDefault="005F7DEA" w:rsidP="00016D2F">
      <w:pPr>
        <w:autoSpaceDE w:val="0"/>
        <w:autoSpaceDN w:val="0"/>
        <w:adjustRightInd w:val="0"/>
        <w:jc w:val="center"/>
        <w:rPr>
          <w:b/>
          <w:spacing w:val="20"/>
          <w:sz w:val="28"/>
          <w:szCs w:val="28"/>
        </w:rPr>
      </w:pPr>
    </w:p>
    <w:p w:rsidR="005F7DEA" w:rsidRPr="00CC32DD" w:rsidRDefault="005F7DEA" w:rsidP="00016D2F">
      <w:pPr>
        <w:autoSpaceDE w:val="0"/>
        <w:autoSpaceDN w:val="0"/>
        <w:adjustRightInd w:val="0"/>
        <w:jc w:val="center"/>
        <w:rPr>
          <w:b/>
          <w:spacing w:val="20"/>
          <w:sz w:val="28"/>
          <w:szCs w:val="28"/>
        </w:rPr>
      </w:pPr>
    </w:p>
    <w:p w:rsidR="005F7DEA" w:rsidRPr="00CC32DD" w:rsidRDefault="005F7DEA" w:rsidP="00016D2F">
      <w:pPr>
        <w:autoSpaceDE w:val="0"/>
        <w:autoSpaceDN w:val="0"/>
        <w:adjustRightInd w:val="0"/>
        <w:jc w:val="center"/>
        <w:rPr>
          <w:b/>
          <w:spacing w:val="20"/>
          <w:sz w:val="28"/>
          <w:szCs w:val="28"/>
        </w:rPr>
      </w:pPr>
    </w:p>
    <w:p w:rsidR="005F7DEA" w:rsidRPr="00CC32DD" w:rsidRDefault="005F7DEA" w:rsidP="00016D2F">
      <w:pPr>
        <w:autoSpaceDE w:val="0"/>
        <w:autoSpaceDN w:val="0"/>
        <w:adjustRightInd w:val="0"/>
        <w:jc w:val="center"/>
        <w:rPr>
          <w:b/>
          <w:spacing w:val="20"/>
          <w:sz w:val="28"/>
          <w:szCs w:val="28"/>
        </w:rPr>
      </w:pPr>
    </w:p>
    <w:p w:rsidR="005F7DEA" w:rsidRPr="00CC32DD" w:rsidRDefault="005F7DEA" w:rsidP="00016D2F">
      <w:pPr>
        <w:autoSpaceDE w:val="0"/>
        <w:autoSpaceDN w:val="0"/>
        <w:adjustRightInd w:val="0"/>
        <w:jc w:val="center"/>
        <w:rPr>
          <w:b/>
          <w:spacing w:val="20"/>
          <w:sz w:val="28"/>
          <w:szCs w:val="28"/>
        </w:rPr>
      </w:pPr>
    </w:p>
    <w:p w:rsidR="005F7DEA" w:rsidRPr="00CC32DD" w:rsidRDefault="005F7DEA" w:rsidP="00016D2F">
      <w:pPr>
        <w:autoSpaceDE w:val="0"/>
        <w:autoSpaceDN w:val="0"/>
        <w:adjustRightInd w:val="0"/>
        <w:jc w:val="center"/>
        <w:rPr>
          <w:b/>
          <w:spacing w:val="20"/>
          <w:sz w:val="28"/>
          <w:szCs w:val="28"/>
        </w:rPr>
      </w:pPr>
    </w:p>
    <w:p w:rsidR="005F7DEA" w:rsidRPr="00CC32DD" w:rsidRDefault="005F7DEA" w:rsidP="00016D2F">
      <w:pPr>
        <w:autoSpaceDE w:val="0"/>
        <w:autoSpaceDN w:val="0"/>
        <w:adjustRightInd w:val="0"/>
        <w:jc w:val="center"/>
        <w:rPr>
          <w:b/>
          <w:spacing w:val="20"/>
          <w:sz w:val="28"/>
          <w:szCs w:val="28"/>
        </w:rPr>
      </w:pPr>
    </w:p>
    <w:p w:rsidR="005F7DEA" w:rsidRPr="00CC32DD" w:rsidRDefault="005F7DEA" w:rsidP="00016D2F">
      <w:pPr>
        <w:autoSpaceDE w:val="0"/>
        <w:autoSpaceDN w:val="0"/>
        <w:adjustRightInd w:val="0"/>
        <w:jc w:val="center"/>
        <w:rPr>
          <w:b/>
          <w:spacing w:val="20"/>
          <w:sz w:val="28"/>
          <w:szCs w:val="28"/>
        </w:rPr>
      </w:pPr>
    </w:p>
    <w:p w:rsidR="005F7DEA" w:rsidRPr="00CC32DD" w:rsidRDefault="005F7DEA" w:rsidP="00016D2F">
      <w:pPr>
        <w:autoSpaceDE w:val="0"/>
        <w:autoSpaceDN w:val="0"/>
        <w:adjustRightInd w:val="0"/>
        <w:jc w:val="center"/>
        <w:rPr>
          <w:b/>
          <w:spacing w:val="20"/>
          <w:sz w:val="28"/>
          <w:szCs w:val="28"/>
        </w:rPr>
      </w:pPr>
    </w:p>
    <w:p w:rsidR="005F7DEA" w:rsidRPr="00CC32DD" w:rsidRDefault="005F7DEA" w:rsidP="00016D2F">
      <w:pPr>
        <w:autoSpaceDE w:val="0"/>
        <w:autoSpaceDN w:val="0"/>
        <w:adjustRightInd w:val="0"/>
        <w:jc w:val="center"/>
        <w:rPr>
          <w:b/>
          <w:spacing w:val="20"/>
          <w:sz w:val="28"/>
          <w:szCs w:val="28"/>
        </w:rPr>
      </w:pPr>
    </w:p>
    <w:p w:rsidR="005F7DEA" w:rsidRPr="00CC32DD" w:rsidRDefault="005F7DEA" w:rsidP="00016D2F">
      <w:pPr>
        <w:autoSpaceDE w:val="0"/>
        <w:autoSpaceDN w:val="0"/>
        <w:adjustRightInd w:val="0"/>
        <w:jc w:val="center"/>
        <w:rPr>
          <w:b/>
          <w:spacing w:val="20"/>
          <w:sz w:val="28"/>
          <w:szCs w:val="28"/>
        </w:rPr>
      </w:pPr>
    </w:p>
    <w:p w:rsidR="005F7DEA" w:rsidRPr="00CC32DD" w:rsidRDefault="005F7DEA" w:rsidP="00016D2F">
      <w:pPr>
        <w:autoSpaceDE w:val="0"/>
        <w:autoSpaceDN w:val="0"/>
        <w:adjustRightInd w:val="0"/>
        <w:jc w:val="center"/>
        <w:rPr>
          <w:b/>
          <w:spacing w:val="20"/>
          <w:sz w:val="28"/>
          <w:szCs w:val="28"/>
        </w:rPr>
      </w:pPr>
    </w:p>
    <w:p w:rsidR="005F7DEA" w:rsidRPr="00CC32DD" w:rsidRDefault="005F7DEA" w:rsidP="00016D2F">
      <w:pPr>
        <w:autoSpaceDE w:val="0"/>
        <w:autoSpaceDN w:val="0"/>
        <w:adjustRightInd w:val="0"/>
        <w:jc w:val="center"/>
        <w:rPr>
          <w:b/>
          <w:spacing w:val="20"/>
          <w:sz w:val="28"/>
          <w:szCs w:val="28"/>
        </w:rPr>
      </w:pPr>
    </w:p>
    <w:p w:rsidR="005F7DEA" w:rsidRPr="00CC32DD" w:rsidRDefault="005F7DEA" w:rsidP="00016D2F">
      <w:pPr>
        <w:autoSpaceDE w:val="0"/>
        <w:autoSpaceDN w:val="0"/>
        <w:adjustRightInd w:val="0"/>
        <w:jc w:val="center"/>
        <w:rPr>
          <w:b/>
          <w:spacing w:val="20"/>
          <w:sz w:val="28"/>
          <w:szCs w:val="28"/>
        </w:rPr>
      </w:pPr>
    </w:p>
    <w:p w:rsidR="005F7DEA" w:rsidRPr="00CC32DD" w:rsidRDefault="005F7DEA" w:rsidP="00016D2F">
      <w:pPr>
        <w:autoSpaceDE w:val="0"/>
        <w:autoSpaceDN w:val="0"/>
        <w:adjustRightInd w:val="0"/>
        <w:jc w:val="center"/>
        <w:rPr>
          <w:b/>
          <w:spacing w:val="20"/>
          <w:sz w:val="28"/>
          <w:szCs w:val="28"/>
        </w:rPr>
      </w:pPr>
    </w:p>
    <w:p w:rsidR="005F7DEA" w:rsidRPr="00CC32DD" w:rsidRDefault="005F7DEA" w:rsidP="00BF1B1A">
      <w:pPr>
        <w:widowControl/>
        <w:rPr>
          <w:sz w:val="28"/>
        </w:rPr>
      </w:pPr>
    </w:p>
    <w:p w:rsidR="005F7DEA" w:rsidRPr="00CC32DD" w:rsidRDefault="005F7DEA" w:rsidP="00BF1B1A">
      <w:pPr>
        <w:widowControl/>
        <w:rPr>
          <w:sz w:val="28"/>
        </w:rPr>
      </w:pPr>
    </w:p>
    <w:p w:rsidR="005F7DEA" w:rsidRPr="00CC32DD" w:rsidRDefault="005F7DEA" w:rsidP="00BF1B1A">
      <w:pPr>
        <w:widowControl/>
        <w:rPr>
          <w:sz w:val="28"/>
        </w:rPr>
      </w:pPr>
    </w:p>
    <w:p w:rsidR="005F7DEA" w:rsidRPr="00CC32DD" w:rsidRDefault="005F7DEA" w:rsidP="00BF1B1A">
      <w:pPr>
        <w:widowControl/>
        <w:rPr>
          <w:sz w:val="28"/>
        </w:rPr>
      </w:pPr>
    </w:p>
    <w:p w:rsidR="005F7DEA" w:rsidRPr="00CC32DD" w:rsidRDefault="005F7DEA" w:rsidP="00BF1B1A">
      <w:pPr>
        <w:widowControl/>
        <w:rPr>
          <w:sz w:val="28"/>
        </w:rPr>
      </w:pPr>
    </w:p>
    <w:p w:rsidR="005F7DEA" w:rsidRPr="00CC32DD" w:rsidRDefault="005F7DEA" w:rsidP="00C926CA">
      <w:pPr>
        <w:pStyle w:val="Heading1"/>
        <w:jc w:val="center"/>
        <w:rPr>
          <w:b/>
          <w:sz w:val="28"/>
          <w:szCs w:val="28"/>
        </w:rPr>
      </w:pPr>
      <w:r w:rsidRPr="00CC32DD">
        <w:rPr>
          <w:b/>
          <w:sz w:val="28"/>
          <w:szCs w:val="28"/>
        </w:rPr>
        <w:t xml:space="preserve">МУНИЦИПАЛЬНАЯ ПРОГРАММА </w:t>
      </w:r>
      <w:r w:rsidRPr="00CC32DD">
        <w:rPr>
          <w:b/>
          <w:sz w:val="28"/>
          <w:szCs w:val="28"/>
        </w:rPr>
        <w:br/>
      </w:r>
      <w:r w:rsidRPr="00CC32DD">
        <w:rPr>
          <w:b/>
          <w:bCs/>
          <w:sz w:val="28"/>
          <w:szCs w:val="28"/>
        </w:rPr>
        <w:t>«</w:t>
      </w:r>
      <w:r w:rsidRPr="00CC32DD">
        <w:rPr>
          <w:b/>
          <w:sz w:val="28"/>
          <w:szCs w:val="28"/>
        </w:rPr>
        <w:t xml:space="preserve">Молодежь Мокшанского района Пензенской области </w:t>
      </w:r>
      <w:r>
        <w:rPr>
          <w:b/>
          <w:bCs/>
          <w:spacing w:val="-2"/>
          <w:sz w:val="28"/>
          <w:szCs w:val="28"/>
        </w:rPr>
        <w:t>на 2014-2020</w:t>
      </w:r>
      <w:r w:rsidRPr="00CC32DD">
        <w:rPr>
          <w:b/>
          <w:bCs/>
          <w:spacing w:val="-2"/>
          <w:sz w:val="28"/>
          <w:szCs w:val="28"/>
        </w:rPr>
        <w:t xml:space="preserve"> годы</w:t>
      </w:r>
      <w:r w:rsidRPr="00CC32DD">
        <w:rPr>
          <w:b/>
          <w:bCs/>
          <w:sz w:val="28"/>
          <w:szCs w:val="28"/>
        </w:rPr>
        <w:t>»</w:t>
      </w:r>
    </w:p>
    <w:p w:rsidR="005F7DEA" w:rsidRPr="00CC32DD" w:rsidRDefault="005F7DEA" w:rsidP="00BF1B1A">
      <w:pPr>
        <w:pStyle w:val="Heading1"/>
        <w:jc w:val="center"/>
        <w:rPr>
          <w:b/>
          <w:sz w:val="28"/>
          <w:szCs w:val="28"/>
        </w:rPr>
      </w:pPr>
    </w:p>
    <w:p w:rsidR="005F7DEA" w:rsidRPr="00CC32DD" w:rsidRDefault="005F7DEA" w:rsidP="00BF1B1A">
      <w:pPr>
        <w:pStyle w:val="Heading1"/>
        <w:jc w:val="center"/>
        <w:rPr>
          <w:b/>
          <w:sz w:val="28"/>
          <w:szCs w:val="28"/>
        </w:rPr>
      </w:pPr>
      <w:r w:rsidRPr="00CC32DD">
        <w:rPr>
          <w:b/>
          <w:sz w:val="28"/>
          <w:szCs w:val="28"/>
        </w:rPr>
        <w:t>Паспорт муниципальной программы</w:t>
      </w:r>
    </w:p>
    <w:p w:rsidR="005F7DEA" w:rsidRPr="00CC32DD" w:rsidRDefault="005F7DEA" w:rsidP="00BF1B1A"/>
    <w:tbl>
      <w:tblPr>
        <w:tblW w:w="10008" w:type="dxa"/>
        <w:tblLook w:val="01E0"/>
      </w:tblPr>
      <w:tblGrid>
        <w:gridCol w:w="2908"/>
        <w:gridCol w:w="318"/>
        <w:gridCol w:w="6782"/>
      </w:tblGrid>
      <w:tr w:rsidR="005F7DEA" w:rsidRPr="00CC32DD" w:rsidTr="00DC478F">
        <w:trPr>
          <w:trHeight w:val="140"/>
        </w:trPr>
        <w:tc>
          <w:tcPr>
            <w:tcW w:w="2908" w:type="dxa"/>
          </w:tcPr>
          <w:p w:rsidR="005F7DEA" w:rsidRPr="00CC32DD" w:rsidRDefault="005F7DEA" w:rsidP="00C926C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CC32DD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 муниципальной      </w:t>
            </w:r>
            <w:r w:rsidRPr="00CC32DD">
              <w:rPr>
                <w:rFonts w:ascii="Times New Roman" w:hAnsi="Times New Roman" w:cs="Times New Roman"/>
                <w:sz w:val="28"/>
                <w:szCs w:val="28"/>
              </w:rPr>
              <w:br/>
              <w:t>программы</w:t>
            </w:r>
          </w:p>
        </w:tc>
        <w:tc>
          <w:tcPr>
            <w:tcW w:w="318" w:type="dxa"/>
          </w:tcPr>
          <w:p w:rsidR="005F7DEA" w:rsidRPr="00CC32DD" w:rsidRDefault="005F7DEA" w:rsidP="009960D7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CC32D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82" w:type="dxa"/>
          </w:tcPr>
          <w:p w:rsidR="005F7DEA" w:rsidRPr="00CC32DD" w:rsidRDefault="005F7DEA" w:rsidP="009960D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2DD">
              <w:rPr>
                <w:rFonts w:ascii="Times New Roman" w:hAnsi="Times New Roman" w:cs="Times New Roman"/>
                <w:sz w:val="28"/>
                <w:szCs w:val="28"/>
              </w:rPr>
              <w:t xml:space="preserve">Молодежь Мокшанского района Пензенской области </w:t>
            </w:r>
            <w:r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на 2014-2020</w:t>
            </w:r>
            <w:r w:rsidRPr="00CC32DD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годы</w:t>
            </w:r>
            <w:r w:rsidRPr="00CC32DD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Программа)</w:t>
            </w:r>
          </w:p>
        </w:tc>
      </w:tr>
      <w:tr w:rsidR="005F7DEA" w:rsidRPr="00CC32DD" w:rsidTr="00DC478F">
        <w:trPr>
          <w:trHeight w:val="140"/>
        </w:trPr>
        <w:tc>
          <w:tcPr>
            <w:tcW w:w="2908" w:type="dxa"/>
          </w:tcPr>
          <w:p w:rsidR="005F7DEA" w:rsidRPr="00CC32DD" w:rsidRDefault="005F7DEA" w:rsidP="009960D7">
            <w:pPr>
              <w:pStyle w:val="ConsPlusNonformat"/>
              <w:spacing w:line="7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" w:type="dxa"/>
          </w:tcPr>
          <w:p w:rsidR="005F7DEA" w:rsidRPr="00CC32DD" w:rsidRDefault="005F7DEA" w:rsidP="009960D7">
            <w:pPr>
              <w:pStyle w:val="ConsPlusNonformat"/>
              <w:spacing w:line="7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82" w:type="dxa"/>
          </w:tcPr>
          <w:p w:rsidR="005F7DEA" w:rsidRPr="00CC32DD" w:rsidRDefault="005F7DEA" w:rsidP="009960D7">
            <w:pPr>
              <w:pStyle w:val="ConsPlusNonformat"/>
              <w:spacing w:line="7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7DEA" w:rsidRPr="00CC32DD" w:rsidTr="00DC478F">
        <w:trPr>
          <w:trHeight w:val="140"/>
        </w:trPr>
        <w:tc>
          <w:tcPr>
            <w:tcW w:w="2908" w:type="dxa"/>
          </w:tcPr>
          <w:p w:rsidR="005F7DEA" w:rsidRPr="00CC32DD" w:rsidRDefault="005F7DEA" w:rsidP="009960D7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" w:type="dxa"/>
          </w:tcPr>
          <w:p w:rsidR="005F7DEA" w:rsidRPr="00CC32DD" w:rsidRDefault="005F7DEA" w:rsidP="009960D7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82" w:type="dxa"/>
          </w:tcPr>
          <w:p w:rsidR="005F7DEA" w:rsidRPr="00CC32DD" w:rsidRDefault="005F7DEA" w:rsidP="009960D7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7DEA" w:rsidRPr="00CC32DD" w:rsidTr="00DC478F">
        <w:trPr>
          <w:trHeight w:val="140"/>
        </w:trPr>
        <w:tc>
          <w:tcPr>
            <w:tcW w:w="2908" w:type="dxa"/>
          </w:tcPr>
          <w:p w:rsidR="005F7DEA" w:rsidRPr="00CC32DD" w:rsidRDefault="005F7DEA" w:rsidP="009960D7">
            <w:pPr>
              <w:pStyle w:val="ConsPlusNonformat"/>
              <w:spacing w:line="7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" w:type="dxa"/>
          </w:tcPr>
          <w:p w:rsidR="005F7DEA" w:rsidRPr="00CC32DD" w:rsidRDefault="005F7DEA" w:rsidP="009960D7">
            <w:pPr>
              <w:pStyle w:val="ConsPlusNonformat"/>
              <w:spacing w:line="7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82" w:type="dxa"/>
          </w:tcPr>
          <w:p w:rsidR="005F7DEA" w:rsidRPr="00CC32DD" w:rsidRDefault="005F7DEA" w:rsidP="009960D7">
            <w:pPr>
              <w:pStyle w:val="ConsPlusNonformat"/>
              <w:spacing w:line="7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7DEA" w:rsidRPr="00CC32DD" w:rsidTr="00DC478F">
        <w:trPr>
          <w:trHeight w:val="140"/>
        </w:trPr>
        <w:tc>
          <w:tcPr>
            <w:tcW w:w="2908" w:type="dxa"/>
          </w:tcPr>
          <w:p w:rsidR="005F7DEA" w:rsidRPr="00CC32DD" w:rsidRDefault="005F7DEA" w:rsidP="009960D7">
            <w:pPr>
              <w:pStyle w:val="ConsPlusNonformat"/>
              <w:spacing w:line="7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" w:type="dxa"/>
          </w:tcPr>
          <w:p w:rsidR="005F7DEA" w:rsidRPr="00CC32DD" w:rsidRDefault="005F7DEA" w:rsidP="009960D7">
            <w:pPr>
              <w:pStyle w:val="ConsPlusNonformat"/>
              <w:spacing w:line="7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82" w:type="dxa"/>
          </w:tcPr>
          <w:p w:rsidR="005F7DEA" w:rsidRPr="00CC32DD" w:rsidRDefault="005F7DEA" w:rsidP="009960D7">
            <w:pPr>
              <w:pStyle w:val="ConsPlusNonformat"/>
              <w:spacing w:line="7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7DEA" w:rsidRPr="00CC32DD" w:rsidTr="00DC478F">
        <w:trPr>
          <w:trHeight w:val="140"/>
        </w:trPr>
        <w:tc>
          <w:tcPr>
            <w:tcW w:w="2908" w:type="dxa"/>
          </w:tcPr>
          <w:p w:rsidR="005F7DEA" w:rsidRPr="00CC32DD" w:rsidRDefault="005F7DEA" w:rsidP="009960D7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CC32DD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муниципальной      </w:t>
            </w:r>
            <w:r w:rsidRPr="00CC32DD">
              <w:rPr>
                <w:rFonts w:ascii="Times New Roman" w:hAnsi="Times New Roman" w:cs="Times New Roman"/>
                <w:sz w:val="28"/>
                <w:szCs w:val="28"/>
              </w:rPr>
              <w:br/>
              <w:t>программы</w:t>
            </w:r>
          </w:p>
        </w:tc>
        <w:tc>
          <w:tcPr>
            <w:tcW w:w="318" w:type="dxa"/>
          </w:tcPr>
          <w:p w:rsidR="005F7DEA" w:rsidRPr="00CC32DD" w:rsidRDefault="005F7DEA" w:rsidP="009960D7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CC32D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82" w:type="dxa"/>
          </w:tcPr>
          <w:p w:rsidR="005F7DEA" w:rsidRPr="00CC32DD" w:rsidRDefault="005F7DEA" w:rsidP="001B461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2DD">
              <w:rPr>
                <w:rFonts w:ascii="Times New Roman" w:hAnsi="Times New Roman" w:cs="Times New Roman"/>
                <w:sz w:val="28"/>
                <w:szCs w:val="28"/>
              </w:rPr>
              <w:t>Администрация Мокшанского района (отдел по реализации молодежной политики, культуре, физической культуре и спорту)</w:t>
            </w:r>
          </w:p>
        </w:tc>
      </w:tr>
      <w:tr w:rsidR="005F7DEA" w:rsidRPr="00CC32DD" w:rsidTr="00DC478F">
        <w:trPr>
          <w:trHeight w:val="140"/>
        </w:trPr>
        <w:tc>
          <w:tcPr>
            <w:tcW w:w="2908" w:type="dxa"/>
          </w:tcPr>
          <w:p w:rsidR="005F7DEA" w:rsidRPr="00CC32DD" w:rsidRDefault="005F7DEA" w:rsidP="009960D7">
            <w:pPr>
              <w:pStyle w:val="ConsPlusNonformat"/>
              <w:spacing w:line="7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" w:type="dxa"/>
          </w:tcPr>
          <w:p w:rsidR="005F7DEA" w:rsidRPr="00CC32DD" w:rsidRDefault="005F7DEA" w:rsidP="009960D7">
            <w:pPr>
              <w:pStyle w:val="ConsPlusNonformat"/>
              <w:spacing w:line="7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82" w:type="dxa"/>
          </w:tcPr>
          <w:p w:rsidR="005F7DEA" w:rsidRPr="00CC32DD" w:rsidRDefault="005F7DEA" w:rsidP="009960D7">
            <w:pPr>
              <w:pStyle w:val="ConsPlusNonformat"/>
              <w:spacing w:line="7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7DEA" w:rsidRPr="00CC32DD" w:rsidTr="00DC478F">
        <w:trPr>
          <w:trHeight w:val="140"/>
        </w:trPr>
        <w:tc>
          <w:tcPr>
            <w:tcW w:w="2908" w:type="dxa"/>
          </w:tcPr>
          <w:p w:rsidR="005F7DEA" w:rsidRPr="00CC32DD" w:rsidRDefault="005F7DEA" w:rsidP="00C926C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CC32DD"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муниципальной      </w:t>
            </w:r>
            <w:r w:rsidRPr="00CC32DD">
              <w:rPr>
                <w:rFonts w:ascii="Times New Roman" w:hAnsi="Times New Roman" w:cs="Times New Roman"/>
                <w:sz w:val="28"/>
                <w:szCs w:val="28"/>
              </w:rPr>
              <w:br/>
              <w:t>программы</w:t>
            </w:r>
          </w:p>
        </w:tc>
        <w:tc>
          <w:tcPr>
            <w:tcW w:w="318" w:type="dxa"/>
          </w:tcPr>
          <w:p w:rsidR="005F7DEA" w:rsidRPr="00CC32DD" w:rsidRDefault="005F7DEA" w:rsidP="009960D7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CC32D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82" w:type="dxa"/>
          </w:tcPr>
          <w:p w:rsidR="005F7DEA" w:rsidRPr="00CC32DD" w:rsidRDefault="005F7DEA" w:rsidP="00E0146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2DD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образованием администрации Мокшанского района, отдел экономики, земельных и имущественных отношений администрации Мокшанского района,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32DD">
              <w:rPr>
                <w:rFonts w:ascii="Times New Roman" w:hAnsi="Times New Roman" w:cs="Times New Roman"/>
                <w:sz w:val="28"/>
                <w:szCs w:val="28"/>
              </w:rPr>
              <w:t>Управление социальной защиты населения администрации Мокшанского района, Государственное казенное учреждение Центр занятости населения Мокшанского района Пензенской области (по согласованию),</w:t>
            </w:r>
            <w:r w:rsidRPr="00FE37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32DD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профессиональное образовательное  учреждение Пензенской области «Мокшанский агротехнологический колледж»</w:t>
            </w:r>
            <w:r w:rsidRPr="00FE37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32DD">
              <w:rPr>
                <w:rFonts w:ascii="Times New Roman" w:hAnsi="Times New Roman" w:cs="Times New Roman"/>
                <w:sz w:val="28"/>
                <w:szCs w:val="28"/>
              </w:rPr>
              <w:t>(по согласованию).</w:t>
            </w:r>
          </w:p>
        </w:tc>
      </w:tr>
      <w:tr w:rsidR="005F7DEA" w:rsidRPr="00CC32DD" w:rsidTr="00DC478F">
        <w:trPr>
          <w:trHeight w:val="140"/>
        </w:trPr>
        <w:tc>
          <w:tcPr>
            <w:tcW w:w="2908" w:type="dxa"/>
          </w:tcPr>
          <w:p w:rsidR="005F7DEA" w:rsidRPr="00CC32DD" w:rsidRDefault="005F7DEA" w:rsidP="009960D7">
            <w:pPr>
              <w:pStyle w:val="ConsPlusNonformat"/>
              <w:spacing w:line="7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" w:type="dxa"/>
          </w:tcPr>
          <w:p w:rsidR="005F7DEA" w:rsidRPr="00CC32DD" w:rsidRDefault="005F7DEA" w:rsidP="009960D7">
            <w:pPr>
              <w:pStyle w:val="ConsPlusNonformat"/>
              <w:spacing w:line="7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82" w:type="dxa"/>
          </w:tcPr>
          <w:p w:rsidR="005F7DEA" w:rsidRPr="00CC32DD" w:rsidRDefault="005F7DEA" w:rsidP="009960D7">
            <w:pPr>
              <w:pStyle w:val="ConsPlusNonformat"/>
              <w:spacing w:line="7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7DEA" w:rsidRPr="00CC32DD" w:rsidTr="00DC478F">
        <w:trPr>
          <w:trHeight w:val="140"/>
        </w:trPr>
        <w:tc>
          <w:tcPr>
            <w:tcW w:w="2908" w:type="dxa"/>
          </w:tcPr>
          <w:p w:rsidR="005F7DEA" w:rsidRPr="00CC32DD" w:rsidRDefault="005F7DEA" w:rsidP="009960D7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7DEA" w:rsidRPr="00CC32DD" w:rsidRDefault="005F7DEA" w:rsidP="009960D7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CC32DD">
              <w:rPr>
                <w:rFonts w:ascii="Times New Roman" w:hAnsi="Times New Roman" w:cs="Times New Roman"/>
                <w:sz w:val="28"/>
                <w:szCs w:val="28"/>
              </w:rPr>
              <w:t xml:space="preserve">Цели муниципальной      </w:t>
            </w:r>
            <w:r w:rsidRPr="00CC32DD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программы </w:t>
            </w:r>
          </w:p>
          <w:p w:rsidR="005F7DEA" w:rsidRPr="00CC32DD" w:rsidRDefault="005F7DEA" w:rsidP="009960D7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7DEA" w:rsidRPr="00CC32DD" w:rsidRDefault="005F7DEA" w:rsidP="009960D7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7DEA" w:rsidRPr="00CC32DD" w:rsidRDefault="005F7DEA" w:rsidP="009960D7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7DEA" w:rsidRPr="00CC32DD" w:rsidRDefault="005F7DEA" w:rsidP="009960D7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7DEA" w:rsidRPr="00CC32DD" w:rsidRDefault="005F7DEA" w:rsidP="009960D7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7DEA" w:rsidRPr="00CC32DD" w:rsidRDefault="005F7DEA" w:rsidP="009960D7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7DEA" w:rsidRPr="00CC32DD" w:rsidRDefault="005F7DEA" w:rsidP="009960D7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7DEA" w:rsidRPr="00CC32DD" w:rsidRDefault="005F7DEA" w:rsidP="009960D7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CC32DD">
              <w:rPr>
                <w:rFonts w:ascii="Times New Roman" w:hAnsi="Times New Roman" w:cs="Times New Roman"/>
                <w:sz w:val="28"/>
                <w:szCs w:val="28"/>
              </w:rPr>
              <w:t xml:space="preserve">Задачи муниципальной      </w:t>
            </w:r>
            <w:r w:rsidRPr="00CC32DD">
              <w:rPr>
                <w:rFonts w:ascii="Times New Roman" w:hAnsi="Times New Roman" w:cs="Times New Roman"/>
                <w:sz w:val="28"/>
                <w:szCs w:val="28"/>
              </w:rPr>
              <w:br/>
              <w:t>программы</w:t>
            </w:r>
          </w:p>
        </w:tc>
        <w:tc>
          <w:tcPr>
            <w:tcW w:w="318" w:type="dxa"/>
          </w:tcPr>
          <w:p w:rsidR="005F7DEA" w:rsidRPr="00CC32DD" w:rsidRDefault="005F7DEA" w:rsidP="009960D7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7DEA" w:rsidRPr="00CC32DD" w:rsidRDefault="005F7DEA" w:rsidP="009960D7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7DEA" w:rsidRPr="00CC32DD" w:rsidRDefault="005F7DEA" w:rsidP="009960D7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7DEA" w:rsidRPr="00CC32DD" w:rsidRDefault="005F7DEA" w:rsidP="009960D7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82" w:type="dxa"/>
          </w:tcPr>
          <w:p w:rsidR="005F7DEA" w:rsidRPr="00CC32DD" w:rsidRDefault="005F7DEA" w:rsidP="00B84FE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7DEA" w:rsidRPr="00CC32DD" w:rsidRDefault="005F7DEA" w:rsidP="00B84FE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2DD">
              <w:rPr>
                <w:rFonts w:ascii="Times New Roman" w:hAnsi="Times New Roman" w:cs="Times New Roman"/>
                <w:sz w:val="28"/>
                <w:szCs w:val="28"/>
              </w:rPr>
              <w:t>Цель: создание экономических и организационных условий для развития личности, поддержка социальной, инновационной и предпринимательской активности молодежи, а также деятельности детских и молодежных объединений Мокшанского района Пензенской области, развитие физической культуры и спорта.</w:t>
            </w:r>
          </w:p>
          <w:p w:rsidR="005F7DEA" w:rsidRPr="00CC32DD" w:rsidRDefault="005F7DEA" w:rsidP="00B84FE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7DEA" w:rsidRPr="00CC32DD" w:rsidRDefault="005F7DEA" w:rsidP="00F1690A">
            <w:pPr>
              <w:ind w:firstLine="709"/>
              <w:jc w:val="both"/>
              <w:rPr>
                <w:sz w:val="28"/>
                <w:szCs w:val="28"/>
              </w:rPr>
            </w:pPr>
            <w:r w:rsidRPr="00CC32DD">
              <w:rPr>
                <w:sz w:val="28"/>
                <w:szCs w:val="28"/>
              </w:rPr>
              <w:t>Задачи:</w:t>
            </w:r>
          </w:p>
          <w:p w:rsidR="005F7DEA" w:rsidRDefault="005F7DEA" w:rsidP="00DC478F">
            <w:pPr>
              <w:ind w:right="-208" w:firstLine="274"/>
              <w:rPr>
                <w:sz w:val="28"/>
                <w:szCs w:val="28"/>
              </w:rPr>
            </w:pPr>
            <w:r w:rsidRPr="00CC32DD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CC32DD">
              <w:rPr>
                <w:sz w:val="28"/>
                <w:szCs w:val="28"/>
              </w:rPr>
              <w:t>развитие и поддержка молодежных общественных организаций и объединений и других форм занятости молодежи, вовлечение молодых людей в добровольческую деятельность, в деятельность трудовых объединений, формирование механизмов, распространение эффективных моделей и форм неформального образования и участия молодежи в реализации молодежной политики;</w:t>
            </w:r>
          </w:p>
          <w:p w:rsidR="005F7DEA" w:rsidRPr="00CC32DD" w:rsidRDefault="005F7DEA" w:rsidP="00DC478F">
            <w:pPr>
              <w:ind w:right="-208" w:firstLine="274"/>
              <w:rPr>
                <w:sz w:val="28"/>
                <w:szCs w:val="28"/>
              </w:rPr>
            </w:pPr>
          </w:p>
          <w:p w:rsidR="005F7DEA" w:rsidRDefault="005F7DEA" w:rsidP="00DC478F">
            <w:pPr>
              <w:ind w:right="-208" w:firstLine="274"/>
              <w:rPr>
                <w:sz w:val="28"/>
                <w:szCs w:val="28"/>
              </w:rPr>
            </w:pPr>
            <w:r w:rsidRPr="00CC32DD">
              <w:rPr>
                <w:sz w:val="28"/>
                <w:szCs w:val="28"/>
              </w:rPr>
              <w:t>- развитие интеллектуального, творческого, физического потенциала молодежи, организация и проведение олимпиад, спортивных игр, конкурсов и фестивалей по профилям деятельности и интересам молодежи, поддержка способной, инициативной и талантливой молодежи;</w:t>
            </w:r>
          </w:p>
          <w:p w:rsidR="005F7DEA" w:rsidRPr="00CC32DD" w:rsidRDefault="005F7DEA" w:rsidP="00DC478F">
            <w:pPr>
              <w:ind w:right="-208" w:firstLine="274"/>
              <w:rPr>
                <w:sz w:val="28"/>
                <w:szCs w:val="28"/>
              </w:rPr>
            </w:pPr>
            <w:r w:rsidRPr="00CC32DD">
              <w:rPr>
                <w:sz w:val="28"/>
                <w:szCs w:val="28"/>
              </w:rPr>
              <w:t xml:space="preserve"> - привлечение населения Мокшанского района к систематическим занятиям физической культурой и спортом;</w:t>
            </w:r>
          </w:p>
          <w:p w:rsidR="005F7DEA" w:rsidRPr="00CC32DD" w:rsidRDefault="005F7DEA" w:rsidP="00DC478F">
            <w:pPr>
              <w:ind w:right="-208" w:firstLine="274"/>
              <w:rPr>
                <w:sz w:val="28"/>
                <w:szCs w:val="28"/>
              </w:rPr>
            </w:pPr>
            <w:r w:rsidRPr="00CC32DD">
              <w:rPr>
                <w:sz w:val="28"/>
                <w:szCs w:val="28"/>
              </w:rPr>
              <w:t>- пропаганда здорового образа жизни среди детей и молодежи;</w:t>
            </w:r>
          </w:p>
          <w:p w:rsidR="005F7DEA" w:rsidRPr="00CC32DD" w:rsidRDefault="005F7DEA" w:rsidP="00DC478F">
            <w:pPr>
              <w:ind w:right="-208" w:firstLine="274"/>
              <w:rPr>
                <w:sz w:val="28"/>
                <w:szCs w:val="28"/>
              </w:rPr>
            </w:pPr>
            <w:r w:rsidRPr="00CC32DD">
              <w:rPr>
                <w:sz w:val="28"/>
                <w:szCs w:val="28"/>
              </w:rPr>
              <w:t>- развитие молодежного предпринимательства и деловой активности молодежи, создание условий для включения молодого человека в новые для себя виды деятельности;</w:t>
            </w:r>
          </w:p>
          <w:p w:rsidR="005F7DEA" w:rsidRPr="00CC32DD" w:rsidRDefault="005F7DEA" w:rsidP="00DC478F">
            <w:pPr>
              <w:ind w:right="-208" w:firstLine="274"/>
              <w:rPr>
                <w:sz w:val="28"/>
                <w:szCs w:val="28"/>
              </w:rPr>
            </w:pPr>
            <w:r w:rsidRPr="00CC32DD">
              <w:rPr>
                <w:sz w:val="28"/>
                <w:szCs w:val="28"/>
              </w:rPr>
              <w:t>- совершенствование системы гражданского и патриотического воспитания в молодежной среде на основе отечественных нравственных и культурных традиций и ценностей, развитие допризывной подготовки молодежи к военной службе, военно-прикладных и военно-технических видов спорта, популяризация и пропаганда духовно-нравственных ценностей в молодежной среде, укрепление института молодой семьи, пропага</w:t>
            </w:r>
            <w:r>
              <w:rPr>
                <w:sz w:val="28"/>
                <w:szCs w:val="28"/>
              </w:rPr>
              <w:t>нда ответственного родительства</w:t>
            </w:r>
          </w:p>
          <w:p w:rsidR="005F7DEA" w:rsidRPr="00CC32DD" w:rsidRDefault="005F7DEA" w:rsidP="00B84FE1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7DEA" w:rsidRPr="00CC32DD" w:rsidTr="00DC478F">
        <w:trPr>
          <w:trHeight w:val="140"/>
        </w:trPr>
        <w:tc>
          <w:tcPr>
            <w:tcW w:w="2908" w:type="dxa"/>
          </w:tcPr>
          <w:p w:rsidR="005F7DEA" w:rsidRPr="00CC32DD" w:rsidRDefault="005F7DEA" w:rsidP="009960D7">
            <w:pPr>
              <w:pStyle w:val="ConsPlusNonformat"/>
              <w:spacing w:line="7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" w:type="dxa"/>
          </w:tcPr>
          <w:p w:rsidR="005F7DEA" w:rsidRPr="00CC32DD" w:rsidRDefault="005F7DEA" w:rsidP="009960D7">
            <w:pPr>
              <w:pStyle w:val="ConsPlusNonformat"/>
              <w:widowControl/>
              <w:spacing w:line="7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82" w:type="dxa"/>
          </w:tcPr>
          <w:p w:rsidR="005F7DEA" w:rsidRPr="00CC32DD" w:rsidRDefault="005F7DEA" w:rsidP="009960D7">
            <w:pPr>
              <w:pStyle w:val="ConsPlusNonformat"/>
              <w:widowControl/>
              <w:spacing w:line="7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7DEA" w:rsidRPr="00CC32DD" w:rsidTr="00DC478F">
        <w:trPr>
          <w:trHeight w:val="898"/>
        </w:trPr>
        <w:tc>
          <w:tcPr>
            <w:tcW w:w="2908" w:type="dxa"/>
          </w:tcPr>
          <w:p w:rsidR="005F7DEA" w:rsidRPr="00CC32DD" w:rsidRDefault="005F7DEA" w:rsidP="00262BC5">
            <w:pPr>
              <w:rPr>
                <w:sz w:val="28"/>
                <w:szCs w:val="28"/>
              </w:rPr>
            </w:pPr>
            <w:r w:rsidRPr="00CC32DD">
              <w:rPr>
                <w:sz w:val="28"/>
                <w:szCs w:val="28"/>
              </w:rPr>
              <w:t xml:space="preserve">Этапы и сроки реализации </w:t>
            </w:r>
          </w:p>
          <w:p w:rsidR="005F7DEA" w:rsidRPr="00CC32DD" w:rsidRDefault="005F7DEA" w:rsidP="00262BC5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  п</w:t>
            </w:r>
            <w:r w:rsidRPr="00CC32DD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318" w:type="dxa"/>
          </w:tcPr>
          <w:p w:rsidR="005F7DEA" w:rsidRPr="00CC32DD" w:rsidRDefault="005F7DEA" w:rsidP="009960D7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CC32D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82" w:type="dxa"/>
          </w:tcPr>
          <w:p w:rsidR="005F7DEA" w:rsidRPr="00CC32DD" w:rsidRDefault="005F7DEA" w:rsidP="009960D7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2DD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-2020</w:t>
            </w:r>
            <w:r w:rsidRPr="00CC32DD">
              <w:rPr>
                <w:rFonts w:ascii="Times New Roman" w:hAnsi="Times New Roman" w:cs="Times New Roman"/>
                <w:sz w:val="28"/>
                <w:szCs w:val="28"/>
              </w:rPr>
              <w:t xml:space="preserve"> гг. (без разделения на этапы)</w:t>
            </w:r>
          </w:p>
        </w:tc>
      </w:tr>
      <w:tr w:rsidR="005F7DEA" w:rsidRPr="00CC32DD" w:rsidTr="00DC478F">
        <w:trPr>
          <w:trHeight w:val="140"/>
        </w:trPr>
        <w:tc>
          <w:tcPr>
            <w:tcW w:w="2908" w:type="dxa"/>
          </w:tcPr>
          <w:p w:rsidR="005F7DEA" w:rsidRPr="00CC32DD" w:rsidRDefault="005F7DEA" w:rsidP="009960D7">
            <w:pPr>
              <w:pStyle w:val="ConsPlusNonformat"/>
              <w:spacing w:line="7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" w:type="dxa"/>
          </w:tcPr>
          <w:p w:rsidR="005F7DEA" w:rsidRPr="00CC32DD" w:rsidRDefault="005F7DEA" w:rsidP="009960D7">
            <w:pPr>
              <w:pStyle w:val="ConsPlusNonformat"/>
              <w:widowControl/>
              <w:spacing w:line="7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82" w:type="dxa"/>
          </w:tcPr>
          <w:p w:rsidR="005F7DEA" w:rsidRPr="00CC32DD" w:rsidRDefault="005F7DEA" w:rsidP="009960D7">
            <w:pPr>
              <w:pStyle w:val="ConsPlusNonformat"/>
              <w:widowControl/>
              <w:spacing w:line="72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F7DEA" w:rsidRPr="00CC32DD" w:rsidTr="00DC478F">
        <w:trPr>
          <w:trHeight w:val="196"/>
        </w:trPr>
        <w:tc>
          <w:tcPr>
            <w:tcW w:w="2908" w:type="dxa"/>
          </w:tcPr>
          <w:p w:rsidR="005F7DEA" w:rsidRPr="00CC32DD" w:rsidRDefault="005F7DEA" w:rsidP="009960D7">
            <w:pPr>
              <w:pStyle w:val="ConsPlusNonformat"/>
              <w:spacing w:line="7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" w:type="dxa"/>
          </w:tcPr>
          <w:p w:rsidR="005F7DEA" w:rsidRPr="00CC32DD" w:rsidRDefault="005F7DEA" w:rsidP="009960D7">
            <w:pPr>
              <w:autoSpaceDE w:val="0"/>
              <w:autoSpaceDN w:val="0"/>
              <w:adjustRightInd w:val="0"/>
              <w:spacing w:line="72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6782" w:type="dxa"/>
          </w:tcPr>
          <w:p w:rsidR="005F7DEA" w:rsidRPr="00CC32DD" w:rsidRDefault="005F7DEA" w:rsidP="009960D7">
            <w:pPr>
              <w:autoSpaceDE w:val="0"/>
              <w:autoSpaceDN w:val="0"/>
              <w:adjustRightInd w:val="0"/>
              <w:spacing w:line="72" w:lineRule="auto"/>
              <w:jc w:val="both"/>
              <w:rPr>
                <w:sz w:val="28"/>
                <w:szCs w:val="28"/>
              </w:rPr>
            </w:pPr>
          </w:p>
        </w:tc>
      </w:tr>
      <w:tr w:rsidR="005F7DEA" w:rsidRPr="00CC32DD" w:rsidTr="00DC478F">
        <w:trPr>
          <w:trHeight w:val="140"/>
        </w:trPr>
        <w:tc>
          <w:tcPr>
            <w:tcW w:w="2908" w:type="dxa"/>
          </w:tcPr>
          <w:p w:rsidR="005F7DEA" w:rsidRPr="00CC32DD" w:rsidRDefault="005F7DEA" w:rsidP="009960D7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CC32DD">
              <w:rPr>
                <w:rFonts w:ascii="Times New Roman" w:hAnsi="Times New Roman" w:cs="Times New Roman"/>
                <w:sz w:val="28"/>
                <w:szCs w:val="28"/>
              </w:rPr>
              <w:t xml:space="preserve">Целевые показатели муниципальной      </w:t>
            </w:r>
            <w:r w:rsidRPr="00CC32DD">
              <w:rPr>
                <w:rFonts w:ascii="Times New Roman" w:hAnsi="Times New Roman" w:cs="Times New Roman"/>
                <w:sz w:val="28"/>
                <w:szCs w:val="28"/>
              </w:rPr>
              <w:br/>
              <w:t>программы</w:t>
            </w:r>
          </w:p>
        </w:tc>
        <w:tc>
          <w:tcPr>
            <w:tcW w:w="318" w:type="dxa"/>
          </w:tcPr>
          <w:p w:rsidR="005F7DEA" w:rsidRPr="00CC32DD" w:rsidRDefault="005F7DEA" w:rsidP="009960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6782" w:type="dxa"/>
          </w:tcPr>
          <w:p w:rsidR="005F7DEA" w:rsidRPr="00CC32DD" w:rsidRDefault="005F7DEA" w:rsidP="00DC478F">
            <w:pPr>
              <w:widowControl/>
              <w:numPr>
                <w:ilvl w:val="0"/>
                <w:numId w:val="7"/>
              </w:numPr>
              <w:tabs>
                <w:tab w:val="left" w:pos="274"/>
              </w:tabs>
              <w:spacing w:line="233" w:lineRule="auto"/>
              <w:ind w:left="34" w:right="-108" w:firstLine="0"/>
              <w:rPr>
                <w:sz w:val="28"/>
                <w:szCs w:val="28"/>
              </w:rPr>
            </w:pPr>
            <w:r w:rsidRPr="00CC32DD">
              <w:rPr>
                <w:sz w:val="28"/>
                <w:szCs w:val="28"/>
              </w:rPr>
              <w:t>Доля молодых людей, участвующих в мероприятиях по государственной молодежной политике, от общей численности молодых людей в возрасте от 14 до 30 лет.</w:t>
            </w:r>
          </w:p>
          <w:p w:rsidR="005F7DEA" w:rsidRPr="00CC32DD" w:rsidRDefault="005F7DEA" w:rsidP="00DC478F">
            <w:pPr>
              <w:widowControl/>
              <w:numPr>
                <w:ilvl w:val="0"/>
                <w:numId w:val="7"/>
              </w:numPr>
              <w:tabs>
                <w:tab w:val="left" w:pos="274"/>
              </w:tabs>
              <w:spacing w:line="233" w:lineRule="auto"/>
              <w:ind w:left="34" w:firstLine="0"/>
              <w:rPr>
                <w:sz w:val="28"/>
                <w:szCs w:val="28"/>
              </w:rPr>
            </w:pPr>
            <w:r w:rsidRPr="00CC32DD">
              <w:rPr>
                <w:sz w:val="28"/>
                <w:szCs w:val="28"/>
              </w:rPr>
              <w:t>Доля молодых людей, вовлеченных в социально полезную деятельность, от общей численности молодых людей в возрасте от 14 до 30 лет.</w:t>
            </w:r>
          </w:p>
          <w:p w:rsidR="005F7DEA" w:rsidRPr="00CC32DD" w:rsidRDefault="005F7DEA" w:rsidP="00DC478F">
            <w:pPr>
              <w:widowControl/>
              <w:numPr>
                <w:ilvl w:val="0"/>
                <w:numId w:val="7"/>
              </w:numPr>
              <w:tabs>
                <w:tab w:val="left" w:pos="274"/>
              </w:tabs>
              <w:spacing w:line="233" w:lineRule="auto"/>
              <w:ind w:left="34" w:firstLine="0"/>
              <w:rPr>
                <w:sz w:val="28"/>
                <w:szCs w:val="28"/>
              </w:rPr>
            </w:pPr>
            <w:r w:rsidRPr="00CC32DD">
              <w:rPr>
                <w:sz w:val="28"/>
                <w:szCs w:val="28"/>
              </w:rPr>
              <w:t>Доля молодых людей, вовлеченных в волонтерскую (добровольческую) деятельность, от общей численности молодых людей в возрасте от 14 до 30 лет.</w:t>
            </w:r>
          </w:p>
          <w:p w:rsidR="005F7DEA" w:rsidRPr="00CC32DD" w:rsidRDefault="005F7DEA" w:rsidP="00DC478F">
            <w:pPr>
              <w:widowControl/>
              <w:numPr>
                <w:ilvl w:val="0"/>
                <w:numId w:val="7"/>
              </w:numPr>
              <w:tabs>
                <w:tab w:val="left" w:pos="274"/>
              </w:tabs>
              <w:spacing w:line="233" w:lineRule="auto"/>
              <w:ind w:left="34" w:firstLine="0"/>
              <w:rPr>
                <w:sz w:val="28"/>
                <w:szCs w:val="28"/>
              </w:rPr>
            </w:pPr>
            <w:r w:rsidRPr="00CC32DD">
              <w:rPr>
                <w:sz w:val="28"/>
                <w:szCs w:val="28"/>
              </w:rPr>
              <w:t>Доля молодых людей, вовлеченных в деятельности детских и молодежных общественных объединений, от общей численности молодых людей в возрасте от 14 до 30 лет.</w:t>
            </w:r>
          </w:p>
          <w:p w:rsidR="005F7DEA" w:rsidRPr="00CC32DD" w:rsidRDefault="005F7DEA" w:rsidP="00DC478F">
            <w:pPr>
              <w:widowControl/>
              <w:numPr>
                <w:ilvl w:val="0"/>
                <w:numId w:val="7"/>
              </w:numPr>
              <w:tabs>
                <w:tab w:val="left" w:pos="274"/>
              </w:tabs>
              <w:spacing w:line="233" w:lineRule="auto"/>
              <w:ind w:left="34" w:firstLine="0"/>
              <w:rPr>
                <w:sz w:val="28"/>
                <w:szCs w:val="28"/>
              </w:rPr>
            </w:pPr>
            <w:r w:rsidRPr="00CC32DD">
              <w:rPr>
                <w:sz w:val="28"/>
                <w:szCs w:val="28"/>
              </w:rPr>
              <w:t>Доля молодых людей, участвующих в конкурсных мероприятиях, от общей численности молодых людей в возрасте от 14 до 30 лет.</w:t>
            </w:r>
          </w:p>
          <w:p w:rsidR="005F7DEA" w:rsidRPr="00CC32DD" w:rsidRDefault="005F7DEA" w:rsidP="00DC478F">
            <w:pPr>
              <w:widowControl/>
              <w:numPr>
                <w:ilvl w:val="0"/>
                <w:numId w:val="7"/>
              </w:numPr>
              <w:tabs>
                <w:tab w:val="left" w:pos="274"/>
              </w:tabs>
              <w:spacing w:line="233" w:lineRule="auto"/>
              <w:ind w:left="34" w:firstLine="0"/>
              <w:rPr>
                <w:sz w:val="28"/>
                <w:szCs w:val="28"/>
              </w:rPr>
            </w:pPr>
            <w:r w:rsidRPr="00CC32DD">
              <w:rPr>
                <w:sz w:val="28"/>
                <w:szCs w:val="28"/>
              </w:rPr>
              <w:t>Доля</w:t>
            </w:r>
            <w:r w:rsidRPr="00FE375E">
              <w:rPr>
                <w:sz w:val="28"/>
                <w:szCs w:val="28"/>
              </w:rPr>
              <w:t xml:space="preserve"> </w:t>
            </w:r>
            <w:r w:rsidRPr="00CC32DD">
              <w:rPr>
                <w:sz w:val="28"/>
                <w:szCs w:val="28"/>
              </w:rPr>
              <w:t>молодых людей, принявших участие в мероприятиях по адресному вовлечению молодежи в предпринимательскую деятельность, от общей численности молодых людей в возрасте от 14 до 30 лет.</w:t>
            </w:r>
          </w:p>
          <w:p w:rsidR="005F7DEA" w:rsidRPr="00CC32DD" w:rsidRDefault="005F7DEA" w:rsidP="00DC478F">
            <w:pPr>
              <w:widowControl/>
              <w:numPr>
                <w:ilvl w:val="0"/>
                <w:numId w:val="7"/>
              </w:numPr>
              <w:tabs>
                <w:tab w:val="left" w:pos="274"/>
              </w:tabs>
              <w:spacing w:line="233" w:lineRule="auto"/>
              <w:ind w:left="34" w:firstLine="0"/>
              <w:rPr>
                <w:sz w:val="28"/>
                <w:szCs w:val="28"/>
              </w:rPr>
            </w:pPr>
            <w:r w:rsidRPr="00CC32DD">
              <w:rPr>
                <w:sz w:val="28"/>
                <w:szCs w:val="28"/>
              </w:rPr>
              <w:t>Увеличение численности молодых людей                               допризывного возраста, занимающихся военно-прикладными и военно-техническими видами спорта, по сравнению с предыдущим годом.</w:t>
            </w:r>
          </w:p>
          <w:p w:rsidR="005F7DEA" w:rsidRPr="00CC32DD" w:rsidRDefault="005F7DEA" w:rsidP="00DC478F">
            <w:pPr>
              <w:widowControl/>
              <w:numPr>
                <w:ilvl w:val="0"/>
                <w:numId w:val="7"/>
              </w:numPr>
              <w:tabs>
                <w:tab w:val="left" w:pos="274"/>
              </w:tabs>
              <w:spacing w:line="233" w:lineRule="auto"/>
              <w:ind w:left="34" w:firstLine="0"/>
              <w:rPr>
                <w:sz w:val="28"/>
                <w:szCs w:val="28"/>
              </w:rPr>
            </w:pPr>
            <w:r w:rsidRPr="00CC32DD">
              <w:rPr>
                <w:sz w:val="28"/>
                <w:szCs w:val="28"/>
              </w:rPr>
              <w:t>Доля молодежи, участвующей в</w:t>
            </w:r>
            <w:r w:rsidRPr="00FE375E">
              <w:rPr>
                <w:sz w:val="28"/>
                <w:szCs w:val="28"/>
              </w:rPr>
              <w:t xml:space="preserve"> </w:t>
            </w:r>
            <w:r w:rsidRPr="00CC32DD">
              <w:rPr>
                <w:sz w:val="28"/>
                <w:szCs w:val="28"/>
              </w:rPr>
              <w:t>мероприятиях</w:t>
            </w:r>
            <w:r w:rsidRPr="00FE375E">
              <w:rPr>
                <w:sz w:val="28"/>
                <w:szCs w:val="28"/>
              </w:rPr>
              <w:t xml:space="preserve"> </w:t>
            </w:r>
            <w:r w:rsidRPr="00CC32DD">
              <w:rPr>
                <w:sz w:val="28"/>
                <w:szCs w:val="28"/>
              </w:rPr>
              <w:t>по патриотическому воспитанию,</w:t>
            </w:r>
            <w:r w:rsidRPr="00FE375E">
              <w:rPr>
                <w:sz w:val="28"/>
                <w:szCs w:val="28"/>
              </w:rPr>
              <w:t xml:space="preserve"> </w:t>
            </w:r>
            <w:r w:rsidRPr="00CC32DD">
              <w:rPr>
                <w:sz w:val="28"/>
                <w:szCs w:val="28"/>
              </w:rPr>
              <w:t>по</w:t>
            </w:r>
            <w:r w:rsidRPr="00FE375E">
              <w:rPr>
                <w:sz w:val="28"/>
                <w:szCs w:val="28"/>
              </w:rPr>
              <w:t xml:space="preserve"> </w:t>
            </w:r>
            <w:r w:rsidRPr="00CC32DD">
              <w:rPr>
                <w:sz w:val="28"/>
                <w:szCs w:val="28"/>
              </w:rPr>
              <w:t>отношению к общей численности молодежи.</w:t>
            </w:r>
          </w:p>
          <w:p w:rsidR="005F7DEA" w:rsidRPr="00CC32DD" w:rsidRDefault="005F7DEA" w:rsidP="00DC478F">
            <w:pPr>
              <w:widowControl/>
              <w:numPr>
                <w:ilvl w:val="0"/>
                <w:numId w:val="7"/>
              </w:numPr>
              <w:tabs>
                <w:tab w:val="left" w:pos="274"/>
              </w:tabs>
              <w:spacing w:line="233" w:lineRule="auto"/>
              <w:ind w:left="34" w:firstLine="0"/>
              <w:rPr>
                <w:sz w:val="28"/>
                <w:szCs w:val="28"/>
              </w:rPr>
            </w:pPr>
            <w:r w:rsidRPr="00CC32DD">
              <w:rPr>
                <w:sz w:val="28"/>
                <w:szCs w:val="28"/>
              </w:rPr>
              <w:t>Доля детей и молодежи, систематически занимающегося физической культурой и спортом в общей численности данной категории населения.</w:t>
            </w:r>
          </w:p>
        </w:tc>
      </w:tr>
      <w:tr w:rsidR="005F7DEA" w:rsidRPr="00CC32DD" w:rsidTr="00DC478F">
        <w:trPr>
          <w:trHeight w:val="140"/>
        </w:trPr>
        <w:tc>
          <w:tcPr>
            <w:tcW w:w="2908" w:type="dxa"/>
          </w:tcPr>
          <w:p w:rsidR="005F7DEA" w:rsidRPr="00CC32DD" w:rsidRDefault="005F7DEA" w:rsidP="009960D7">
            <w:pPr>
              <w:pStyle w:val="ConsPlusNonformat"/>
              <w:spacing w:line="7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" w:type="dxa"/>
          </w:tcPr>
          <w:p w:rsidR="005F7DEA" w:rsidRPr="00CC32DD" w:rsidRDefault="005F7DEA" w:rsidP="009960D7">
            <w:pPr>
              <w:autoSpaceDE w:val="0"/>
              <w:autoSpaceDN w:val="0"/>
              <w:adjustRightInd w:val="0"/>
              <w:spacing w:line="72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6782" w:type="dxa"/>
          </w:tcPr>
          <w:p w:rsidR="005F7DEA" w:rsidRPr="00CC32DD" w:rsidRDefault="005F7DEA" w:rsidP="001B7DBB">
            <w:pPr>
              <w:spacing w:line="233" w:lineRule="auto"/>
              <w:ind w:left="34"/>
              <w:jc w:val="both"/>
              <w:rPr>
                <w:sz w:val="28"/>
                <w:szCs w:val="28"/>
              </w:rPr>
            </w:pPr>
          </w:p>
        </w:tc>
      </w:tr>
      <w:tr w:rsidR="005F7DEA" w:rsidRPr="00CC32DD" w:rsidTr="00DC478F">
        <w:trPr>
          <w:trHeight w:val="1722"/>
        </w:trPr>
        <w:tc>
          <w:tcPr>
            <w:tcW w:w="2908" w:type="dxa"/>
          </w:tcPr>
          <w:p w:rsidR="005F7DEA" w:rsidRPr="00CC32DD" w:rsidRDefault="005F7DEA" w:rsidP="0071629C">
            <w:pPr>
              <w:pStyle w:val="ConsPlusNonformat"/>
              <w:spacing w:line="21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C32DD">
              <w:rPr>
                <w:rFonts w:ascii="Times New Roman" w:hAnsi="Times New Roman" w:cs="Times New Roman"/>
                <w:sz w:val="28"/>
                <w:szCs w:val="28"/>
              </w:rPr>
              <w:t xml:space="preserve">Объемы бюджетных            </w:t>
            </w:r>
            <w:r w:rsidRPr="00CC32DD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ассигнований муниципальной     </w:t>
            </w:r>
            <w:r w:rsidRPr="00CC32DD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программы                   </w:t>
            </w:r>
          </w:p>
        </w:tc>
        <w:tc>
          <w:tcPr>
            <w:tcW w:w="318" w:type="dxa"/>
          </w:tcPr>
          <w:p w:rsidR="005F7DEA" w:rsidRPr="00CC32DD" w:rsidRDefault="005F7DEA" w:rsidP="0071629C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sz w:val="28"/>
                <w:szCs w:val="28"/>
              </w:rPr>
            </w:pPr>
            <w:r w:rsidRPr="00CC32DD">
              <w:rPr>
                <w:sz w:val="28"/>
                <w:szCs w:val="28"/>
              </w:rPr>
              <w:t>-</w:t>
            </w:r>
          </w:p>
        </w:tc>
        <w:tc>
          <w:tcPr>
            <w:tcW w:w="6782" w:type="dxa"/>
          </w:tcPr>
          <w:p w:rsidR="005F7DEA" w:rsidRPr="00CC32DD" w:rsidRDefault="005F7DEA" w:rsidP="0071629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2DD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Программы за счет средств бюджета Мокшанского района Пензенской области составит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Pr="00B9490B">
              <w:rPr>
                <w:rFonts w:ascii="Times New Roman" w:hAnsi="Times New Roman" w:cs="Times New Roman"/>
                <w:sz w:val="28"/>
                <w:szCs w:val="28"/>
              </w:rPr>
              <w:t>729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Pr="00CC32DD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по годам:</w:t>
            </w:r>
          </w:p>
          <w:p w:rsidR="005F7DEA" w:rsidRPr="00CC32DD" w:rsidRDefault="005F7DEA" w:rsidP="0071629C">
            <w:pPr>
              <w:pStyle w:val="ConsPlusNonformat"/>
              <w:widowControl/>
              <w:ind w:left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2DD">
              <w:rPr>
                <w:rFonts w:ascii="Times New Roman" w:hAnsi="Times New Roman" w:cs="Times New Roman"/>
                <w:sz w:val="28"/>
                <w:szCs w:val="28"/>
              </w:rPr>
              <w:t>в 2014 году – 319,0 тыс. руб.;</w:t>
            </w:r>
          </w:p>
          <w:p w:rsidR="005F7DEA" w:rsidRPr="00CC32DD" w:rsidRDefault="005F7DEA" w:rsidP="0071629C">
            <w:pPr>
              <w:pStyle w:val="ConsPlusNonformat"/>
              <w:widowControl/>
              <w:ind w:left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2DD">
              <w:rPr>
                <w:rFonts w:ascii="Times New Roman" w:hAnsi="Times New Roman" w:cs="Times New Roman"/>
                <w:sz w:val="28"/>
                <w:szCs w:val="28"/>
              </w:rPr>
              <w:t xml:space="preserve">в 2015 году – 264,5 тыс. руб., </w:t>
            </w:r>
          </w:p>
          <w:p w:rsidR="005F7DEA" w:rsidRDefault="005F7DEA" w:rsidP="0071629C">
            <w:pPr>
              <w:pStyle w:val="ConsPlusNonformat"/>
              <w:widowControl/>
              <w:ind w:left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2DD">
              <w:rPr>
                <w:rFonts w:ascii="Times New Roman" w:hAnsi="Times New Roman" w:cs="Times New Roman"/>
                <w:sz w:val="28"/>
                <w:szCs w:val="28"/>
              </w:rPr>
              <w:t>в 2016 году 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DC478F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  <w:r w:rsidRPr="00CC32DD">
              <w:rPr>
                <w:rFonts w:ascii="Times New Roman" w:hAnsi="Times New Roman" w:cs="Times New Roman"/>
                <w:sz w:val="28"/>
                <w:szCs w:val="28"/>
              </w:rPr>
              <w:t>,5 тыс. руб.,</w:t>
            </w:r>
          </w:p>
          <w:p w:rsidR="005F7DEA" w:rsidRDefault="005F7DEA" w:rsidP="0071629C">
            <w:pPr>
              <w:pStyle w:val="ConsPlusNonformat"/>
              <w:widowControl/>
              <w:ind w:left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2DD">
              <w:rPr>
                <w:rFonts w:ascii="Times New Roman" w:hAnsi="Times New Roman" w:cs="Times New Roman"/>
                <w:sz w:val="28"/>
                <w:szCs w:val="28"/>
              </w:rPr>
              <w:t>в 2017 году –220,5 тыс. руб.</w:t>
            </w:r>
          </w:p>
          <w:p w:rsidR="005F7DEA" w:rsidRDefault="005F7DEA" w:rsidP="0071629C">
            <w:pPr>
              <w:pStyle w:val="ConsPlusNonformat"/>
              <w:widowControl/>
              <w:ind w:left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2018</w:t>
            </w:r>
            <w:r w:rsidRPr="00CC32DD">
              <w:rPr>
                <w:rFonts w:ascii="Times New Roman" w:hAnsi="Times New Roman" w:cs="Times New Roman"/>
                <w:sz w:val="28"/>
                <w:szCs w:val="28"/>
              </w:rPr>
              <w:t xml:space="preserve"> году –220,5 тыс. руб.</w:t>
            </w:r>
          </w:p>
          <w:p w:rsidR="005F7DEA" w:rsidRPr="00CC32DD" w:rsidRDefault="005F7DEA" w:rsidP="0071629C">
            <w:pPr>
              <w:pStyle w:val="ConsPlusNonformat"/>
              <w:widowControl/>
              <w:ind w:left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2019</w:t>
            </w:r>
            <w:r w:rsidRPr="00CC32DD">
              <w:rPr>
                <w:rFonts w:ascii="Times New Roman" w:hAnsi="Times New Roman" w:cs="Times New Roman"/>
                <w:sz w:val="28"/>
                <w:szCs w:val="28"/>
              </w:rPr>
              <w:t xml:space="preserve"> году –220,5 тыс. руб.</w:t>
            </w:r>
          </w:p>
          <w:p w:rsidR="005F7DEA" w:rsidRPr="00CC32DD" w:rsidRDefault="005F7DEA" w:rsidP="0071629C">
            <w:pPr>
              <w:pStyle w:val="ConsPlusNonformat"/>
              <w:widowControl/>
              <w:ind w:left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2020</w:t>
            </w:r>
            <w:r w:rsidRPr="00CC32DD">
              <w:rPr>
                <w:rFonts w:ascii="Times New Roman" w:hAnsi="Times New Roman" w:cs="Times New Roman"/>
                <w:sz w:val="28"/>
                <w:szCs w:val="28"/>
              </w:rPr>
              <w:t xml:space="preserve"> году –220,5 тыс. руб.</w:t>
            </w:r>
          </w:p>
        </w:tc>
      </w:tr>
      <w:tr w:rsidR="005F7DEA" w:rsidRPr="00CC32DD" w:rsidTr="00DC478F">
        <w:trPr>
          <w:trHeight w:val="140"/>
        </w:trPr>
        <w:tc>
          <w:tcPr>
            <w:tcW w:w="2908" w:type="dxa"/>
          </w:tcPr>
          <w:p w:rsidR="005F7DEA" w:rsidRPr="00CC32DD" w:rsidRDefault="005F7DEA" w:rsidP="009960D7">
            <w:pPr>
              <w:pStyle w:val="ConsPlusNonformat"/>
              <w:spacing w:line="7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8" w:type="dxa"/>
          </w:tcPr>
          <w:p w:rsidR="005F7DEA" w:rsidRPr="00CC32DD" w:rsidRDefault="005F7DEA" w:rsidP="009960D7">
            <w:pPr>
              <w:autoSpaceDE w:val="0"/>
              <w:autoSpaceDN w:val="0"/>
              <w:adjustRightInd w:val="0"/>
              <w:spacing w:line="72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6782" w:type="dxa"/>
          </w:tcPr>
          <w:p w:rsidR="005F7DEA" w:rsidRPr="00CC32DD" w:rsidRDefault="005F7DEA" w:rsidP="001B7DBB">
            <w:pPr>
              <w:spacing w:line="233" w:lineRule="auto"/>
              <w:ind w:left="34"/>
              <w:jc w:val="both"/>
              <w:rPr>
                <w:sz w:val="28"/>
                <w:szCs w:val="28"/>
              </w:rPr>
            </w:pPr>
          </w:p>
        </w:tc>
      </w:tr>
      <w:tr w:rsidR="005F7DEA" w:rsidRPr="00CC32DD" w:rsidTr="00DC478F">
        <w:trPr>
          <w:trHeight w:val="140"/>
        </w:trPr>
        <w:tc>
          <w:tcPr>
            <w:tcW w:w="2908" w:type="dxa"/>
          </w:tcPr>
          <w:p w:rsidR="005F7DEA" w:rsidRPr="00CC32DD" w:rsidRDefault="005F7DEA" w:rsidP="009960D7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CC32DD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</w:t>
            </w:r>
          </w:p>
          <w:p w:rsidR="005F7DEA" w:rsidRPr="00CC32DD" w:rsidRDefault="005F7DEA" w:rsidP="009960D7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CC32DD">
              <w:rPr>
                <w:rFonts w:ascii="Times New Roman" w:hAnsi="Times New Roman" w:cs="Times New Roman"/>
                <w:sz w:val="28"/>
                <w:szCs w:val="28"/>
              </w:rPr>
              <w:t>реализации муниципальной программы</w:t>
            </w:r>
          </w:p>
        </w:tc>
        <w:tc>
          <w:tcPr>
            <w:tcW w:w="318" w:type="dxa"/>
          </w:tcPr>
          <w:p w:rsidR="005F7DEA" w:rsidRPr="00CC32DD" w:rsidRDefault="005F7DEA" w:rsidP="009960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6782" w:type="dxa"/>
          </w:tcPr>
          <w:p w:rsidR="005F7DEA" w:rsidRPr="00CC32DD" w:rsidRDefault="005F7DEA" w:rsidP="00935802">
            <w:pPr>
              <w:shd w:val="clear" w:color="auto" w:fill="FFFFFF"/>
              <w:ind w:right="50"/>
              <w:jc w:val="both"/>
              <w:rPr>
                <w:spacing w:val="1"/>
                <w:sz w:val="28"/>
                <w:szCs w:val="28"/>
              </w:rPr>
            </w:pPr>
            <w:r w:rsidRPr="00CC32DD">
              <w:rPr>
                <w:spacing w:val="1"/>
                <w:sz w:val="28"/>
                <w:szCs w:val="28"/>
              </w:rPr>
              <w:t>- С</w:t>
            </w:r>
            <w:r w:rsidRPr="00CC32DD">
              <w:rPr>
                <w:sz w:val="28"/>
                <w:szCs w:val="28"/>
              </w:rPr>
              <w:t xml:space="preserve">овершенствование системы гражданского и патриотического </w:t>
            </w:r>
            <w:r w:rsidRPr="00CC32DD">
              <w:rPr>
                <w:spacing w:val="1"/>
                <w:sz w:val="28"/>
                <w:szCs w:val="28"/>
              </w:rPr>
              <w:t>воспитания в молодежной среде, совершенствование допризывной подготовки молодежи.</w:t>
            </w:r>
          </w:p>
          <w:p w:rsidR="005F7DEA" w:rsidRPr="00CC32DD" w:rsidRDefault="005F7DEA" w:rsidP="00935802">
            <w:pPr>
              <w:shd w:val="clear" w:color="auto" w:fill="FFFFFF"/>
              <w:ind w:right="50"/>
              <w:jc w:val="both"/>
              <w:rPr>
                <w:spacing w:val="1"/>
                <w:sz w:val="28"/>
                <w:szCs w:val="28"/>
              </w:rPr>
            </w:pPr>
            <w:r w:rsidRPr="00CC32DD">
              <w:rPr>
                <w:spacing w:val="5"/>
                <w:sz w:val="28"/>
                <w:szCs w:val="28"/>
              </w:rPr>
              <w:t>- У</w:t>
            </w:r>
            <w:r w:rsidRPr="00CC32DD">
              <w:rPr>
                <w:spacing w:val="1"/>
                <w:sz w:val="28"/>
                <w:szCs w:val="28"/>
              </w:rPr>
              <w:t>крепление института молодой семьи.</w:t>
            </w:r>
          </w:p>
          <w:p w:rsidR="005F7DEA" w:rsidRPr="00CC32DD" w:rsidRDefault="005F7DEA" w:rsidP="00935802">
            <w:pPr>
              <w:shd w:val="clear" w:color="auto" w:fill="FFFFFF"/>
              <w:ind w:right="50"/>
              <w:jc w:val="both"/>
              <w:rPr>
                <w:sz w:val="28"/>
                <w:szCs w:val="28"/>
              </w:rPr>
            </w:pPr>
            <w:r w:rsidRPr="00CC32DD">
              <w:rPr>
                <w:spacing w:val="1"/>
                <w:sz w:val="28"/>
                <w:szCs w:val="28"/>
              </w:rPr>
              <w:t xml:space="preserve">- </w:t>
            </w:r>
            <w:r w:rsidRPr="00CC32DD">
              <w:rPr>
                <w:sz w:val="28"/>
                <w:szCs w:val="28"/>
              </w:rPr>
              <w:t>Повышение деловой активности молодежи, включение</w:t>
            </w:r>
            <w:r w:rsidRPr="00FE375E">
              <w:rPr>
                <w:sz w:val="28"/>
                <w:szCs w:val="28"/>
              </w:rPr>
              <w:t xml:space="preserve"> </w:t>
            </w:r>
            <w:r w:rsidRPr="00CC32DD">
              <w:rPr>
                <w:sz w:val="28"/>
                <w:szCs w:val="28"/>
              </w:rPr>
              <w:t>большего числа молодых людей в новые для себя виды деятельности.</w:t>
            </w:r>
          </w:p>
          <w:p w:rsidR="005F7DEA" w:rsidRPr="00CC32DD" w:rsidRDefault="005F7DEA" w:rsidP="00935802">
            <w:pPr>
              <w:shd w:val="clear" w:color="auto" w:fill="FFFFFF"/>
              <w:ind w:right="50"/>
              <w:jc w:val="both"/>
              <w:rPr>
                <w:sz w:val="28"/>
                <w:szCs w:val="28"/>
              </w:rPr>
            </w:pPr>
            <w:r w:rsidRPr="00CC32DD">
              <w:rPr>
                <w:sz w:val="28"/>
                <w:szCs w:val="28"/>
              </w:rPr>
              <w:t>- Увеличения количества вновь созданных субъектов предпринимательства.</w:t>
            </w:r>
          </w:p>
          <w:p w:rsidR="005F7DEA" w:rsidRPr="00CC32DD" w:rsidRDefault="005F7DEA" w:rsidP="00574735">
            <w:pPr>
              <w:shd w:val="clear" w:color="auto" w:fill="FFFFFF"/>
              <w:ind w:right="50"/>
              <w:jc w:val="both"/>
              <w:rPr>
                <w:sz w:val="28"/>
                <w:szCs w:val="28"/>
              </w:rPr>
            </w:pPr>
            <w:r w:rsidRPr="00CC32DD">
              <w:rPr>
                <w:sz w:val="28"/>
                <w:szCs w:val="28"/>
              </w:rPr>
              <w:t>- Увеличение численности молодых людей, систематически занимающихся физической культурой и спортом</w:t>
            </w:r>
          </w:p>
          <w:p w:rsidR="005F7DEA" w:rsidRPr="00CC32DD" w:rsidRDefault="005F7DEA" w:rsidP="00574735">
            <w:pPr>
              <w:shd w:val="clear" w:color="auto" w:fill="FFFFFF"/>
              <w:ind w:right="50"/>
              <w:jc w:val="both"/>
              <w:rPr>
                <w:spacing w:val="5"/>
                <w:sz w:val="28"/>
                <w:szCs w:val="28"/>
              </w:rPr>
            </w:pPr>
            <w:r w:rsidRPr="00CC32DD">
              <w:rPr>
                <w:spacing w:val="1"/>
                <w:sz w:val="28"/>
                <w:szCs w:val="28"/>
              </w:rPr>
              <w:t xml:space="preserve">- Увеличение численности молодых людей, имеющих спортивные </w:t>
            </w:r>
            <w:r w:rsidRPr="00CC32DD">
              <w:rPr>
                <w:spacing w:val="7"/>
                <w:sz w:val="28"/>
                <w:szCs w:val="28"/>
              </w:rPr>
              <w:t xml:space="preserve">разряды. </w:t>
            </w:r>
          </w:p>
          <w:p w:rsidR="005F7DEA" w:rsidRPr="00CC32DD" w:rsidRDefault="005F7DEA" w:rsidP="00935802">
            <w:pPr>
              <w:shd w:val="clear" w:color="auto" w:fill="FFFFFF"/>
              <w:ind w:right="50"/>
              <w:jc w:val="both"/>
              <w:rPr>
                <w:sz w:val="28"/>
                <w:szCs w:val="28"/>
              </w:rPr>
            </w:pPr>
          </w:p>
        </w:tc>
      </w:tr>
    </w:tbl>
    <w:p w:rsidR="005F7DEA" w:rsidRPr="00FE375E" w:rsidRDefault="005F7DEA" w:rsidP="00FE375E">
      <w:pPr>
        <w:jc w:val="center"/>
        <w:rPr>
          <w:b/>
          <w:bCs/>
          <w:sz w:val="28"/>
          <w:szCs w:val="28"/>
        </w:rPr>
      </w:pPr>
      <w:r w:rsidRPr="00CC32DD">
        <w:rPr>
          <w:b/>
          <w:bCs/>
          <w:sz w:val="28"/>
          <w:szCs w:val="28"/>
        </w:rPr>
        <w:t xml:space="preserve">Приоритеты муниципальной политики, цели, задачи, </w:t>
      </w:r>
      <w:r w:rsidRPr="00FE375E">
        <w:rPr>
          <w:b/>
          <w:bCs/>
          <w:sz w:val="28"/>
          <w:szCs w:val="28"/>
        </w:rPr>
        <w:t>основные мероприятия</w:t>
      </w:r>
      <w:r w:rsidRPr="00CC32DD">
        <w:rPr>
          <w:b/>
          <w:bCs/>
          <w:sz w:val="28"/>
          <w:szCs w:val="28"/>
        </w:rPr>
        <w:t xml:space="preserve"> в сфере социально-экономического развития Мокшанского района в рамках реализации государственной программы Мокшанского района</w:t>
      </w:r>
    </w:p>
    <w:p w:rsidR="005F7DEA" w:rsidRPr="00CC32DD" w:rsidRDefault="005F7DEA" w:rsidP="005470DD">
      <w:pPr>
        <w:ind w:firstLine="709"/>
        <w:jc w:val="both"/>
        <w:rPr>
          <w:sz w:val="28"/>
          <w:szCs w:val="28"/>
        </w:rPr>
      </w:pPr>
      <w:r w:rsidRPr="00CC32DD">
        <w:rPr>
          <w:sz w:val="28"/>
          <w:szCs w:val="28"/>
        </w:rPr>
        <w:t>Государственная молодежная политика – это система формирования приоритетов и мер, направленных на создание условий и возможностей для успешной социализации и эффективной самореализации молодежи, для развития ее потенциала.</w:t>
      </w:r>
    </w:p>
    <w:p w:rsidR="005F7DEA" w:rsidRPr="00CC32DD" w:rsidRDefault="005F7DEA" w:rsidP="005470DD">
      <w:pPr>
        <w:ind w:firstLine="709"/>
        <w:jc w:val="both"/>
        <w:rPr>
          <w:sz w:val="28"/>
          <w:szCs w:val="28"/>
        </w:rPr>
      </w:pPr>
      <w:r w:rsidRPr="00CC32DD">
        <w:rPr>
          <w:sz w:val="28"/>
          <w:szCs w:val="28"/>
        </w:rPr>
        <w:t>Мокшанская молодежь сегодня – это 4806 человек в возрасте от 14 до 30 лет, составляющих 17,6% от всего населения Мокшанского района.</w:t>
      </w:r>
    </w:p>
    <w:p w:rsidR="005F7DEA" w:rsidRPr="00CC32DD" w:rsidRDefault="005F7DEA" w:rsidP="005470DD">
      <w:pPr>
        <w:shd w:val="clear" w:color="auto" w:fill="FFFFFF"/>
        <w:spacing w:line="233" w:lineRule="auto"/>
        <w:ind w:left="29" w:right="36" w:firstLine="680"/>
        <w:jc w:val="both"/>
      </w:pPr>
      <w:r w:rsidRPr="00CC32DD">
        <w:rPr>
          <w:spacing w:val="3"/>
          <w:sz w:val="28"/>
          <w:szCs w:val="28"/>
        </w:rPr>
        <w:t>Муниципальная</w:t>
      </w:r>
      <w:r>
        <w:rPr>
          <w:spacing w:val="3"/>
          <w:sz w:val="28"/>
          <w:szCs w:val="28"/>
        </w:rPr>
        <w:t xml:space="preserve"> </w:t>
      </w:r>
      <w:r w:rsidRPr="00CC32DD">
        <w:rPr>
          <w:spacing w:val="3"/>
          <w:sz w:val="28"/>
          <w:szCs w:val="28"/>
        </w:rPr>
        <w:t>программа «Молодежь Мокшанского района Пензенской области на 2014–</w:t>
      </w:r>
      <w:r w:rsidRPr="00CC32DD">
        <w:rPr>
          <w:spacing w:val="1"/>
          <w:sz w:val="28"/>
          <w:szCs w:val="28"/>
        </w:rPr>
        <w:t>20</w:t>
      </w:r>
      <w:r>
        <w:rPr>
          <w:spacing w:val="1"/>
          <w:sz w:val="28"/>
          <w:szCs w:val="28"/>
        </w:rPr>
        <w:t>20</w:t>
      </w:r>
      <w:r w:rsidRPr="00CC32DD">
        <w:rPr>
          <w:spacing w:val="1"/>
          <w:sz w:val="28"/>
          <w:szCs w:val="28"/>
        </w:rPr>
        <w:t xml:space="preserve"> годы» (далее –</w:t>
      </w:r>
      <w:r w:rsidRPr="00890F22">
        <w:rPr>
          <w:spacing w:val="1"/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П</w:t>
      </w:r>
      <w:r w:rsidRPr="00CC32DD">
        <w:rPr>
          <w:spacing w:val="1"/>
          <w:sz w:val="28"/>
          <w:szCs w:val="28"/>
        </w:rPr>
        <w:t xml:space="preserve">рограмма) является продолжением </w:t>
      </w:r>
      <w:r w:rsidRPr="00CC32DD">
        <w:rPr>
          <w:spacing w:val="2"/>
          <w:sz w:val="28"/>
          <w:szCs w:val="28"/>
        </w:rPr>
        <w:t xml:space="preserve">программных мероприятий по реализации государственной молодежной </w:t>
      </w:r>
      <w:r w:rsidRPr="00CC32DD">
        <w:rPr>
          <w:spacing w:val="10"/>
          <w:sz w:val="28"/>
          <w:szCs w:val="28"/>
        </w:rPr>
        <w:t xml:space="preserve">политики, направленной на создание правовых, экономических и </w:t>
      </w:r>
      <w:r w:rsidRPr="00CC32DD">
        <w:rPr>
          <w:spacing w:val="1"/>
          <w:sz w:val="28"/>
          <w:szCs w:val="28"/>
        </w:rPr>
        <w:t xml:space="preserve">организационных условий для развития личности, поддержки молодежных </w:t>
      </w:r>
      <w:r w:rsidRPr="00CC32DD">
        <w:rPr>
          <w:spacing w:val="-1"/>
          <w:sz w:val="28"/>
          <w:szCs w:val="28"/>
        </w:rPr>
        <w:t>объединений, развития физической культуры и спорта.</w:t>
      </w:r>
    </w:p>
    <w:p w:rsidR="005F7DEA" w:rsidRPr="00CC32DD" w:rsidRDefault="005F7DEA" w:rsidP="00574735">
      <w:pPr>
        <w:spacing w:line="233" w:lineRule="auto"/>
        <w:ind w:firstLine="709"/>
        <w:jc w:val="both"/>
        <w:rPr>
          <w:sz w:val="28"/>
          <w:szCs w:val="28"/>
        </w:rPr>
      </w:pPr>
      <w:r w:rsidRPr="00CC32DD">
        <w:rPr>
          <w:sz w:val="28"/>
          <w:szCs w:val="28"/>
        </w:rPr>
        <w:t xml:space="preserve">Разработка и реализация </w:t>
      </w:r>
      <w:r>
        <w:rPr>
          <w:sz w:val="28"/>
          <w:szCs w:val="28"/>
        </w:rPr>
        <w:t>П</w:t>
      </w:r>
      <w:r w:rsidRPr="00CC32DD">
        <w:rPr>
          <w:sz w:val="28"/>
          <w:szCs w:val="28"/>
        </w:rPr>
        <w:t xml:space="preserve">рограммы направлены на создание возможностей для равного участия всех молодых людей в деятельности, которая более всего соответствует их интересам. </w:t>
      </w:r>
    </w:p>
    <w:p w:rsidR="005F7DEA" w:rsidRPr="00CC32DD" w:rsidRDefault="005F7DEA" w:rsidP="005470DD">
      <w:pPr>
        <w:ind w:firstLine="709"/>
        <w:jc w:val="both"/>
        <w:rPr>
          <w:sz w:val="28"/>
          <w:szCs w:val="28"/>
        </w:rPr>
      </w:pPr>
      <w:r w:rsidRPr="00CC32DD">
        <w:rPr>
          <w:sz w:val="28"/>
          <w:szCs w:val="28"/>
        </w:rPr>
        <w:t xml:space="preserve">Цель </w:t>
      </w:r>
      <w:r>
        <w:rPr>
          <w:sz w:val="28"/>
          <w:szCs w:val="28"/>
        </w:rPr>
        <w:t>П</w:t>
      </w:r>
      <w:r w:rsidRPr="00CC32DD">
        <w:rPr>
          <w:sz w:val="28"/>
          <w:szCs w:val="28"/>
        </w:rPr>
        <w:t>рограммы –</w:t>
      </w:r>
      <w:r>
        <w:rPr>
          <w:sz w:val="28"/>
          <w:szCs w:val="28"/>
        </w:rPr>
        <w:t xml:space="preserve"> </w:t>
      </w:r>
      <w:r w:rsidRPr="00CC32DD">
        <w:rPr>
          <w:sz w:val="28"/>
          <w:szCs w:val="28"/>
        </w:rPr>
        <w:t>создание экономических и организационных условий для развития личности, поддержка социальной, инновационной и предпринимательской активности молодежи, а также деятельности детских и молодежных объединений Мокшанского района Пензенской области, развитие физической культуры и спорта.</w:t>
      </w:r>
    </w:p>
    <w:p w:rsidR="005F7DEA" w:rsidRPr="00CC32DD" w:rsidRDefault="005F7DEA" w:rsidP="005470DD">
      <w:pPr>
        <w:ind w:firstLine="709"/>
        <w:jc w:val="both"/>
        <w:rPr>
          <w:sz w:val="28"/>
          <w:szCs w:val="28"/>
        </w:rPr>
      </w:pPr>
      <w:r w:rsidRPr="00CC32DD">
        <w:rPr>
          <w:sz w:val="28"/>
          <w:szCs w:val="28"/>
        </w:rPr>
        <w:t>К основным задачам</w:t>
      </w:r>
      <w:r>
        <w:rPr>
          <w:sz w:val="28"/>
          <w:szCs w:val="28"/>
        </w:rPr>
        <w:t xml:space="preserve"> П</w:t>
      </w:r>
      <w:r w:rsidRPr="00CC32DD">
        <w:rPr>
          <w:sz w:val="28"/>
          <w:szCs w:val="28"/>
        </w:rPr>
        <w:t>рограммы относятся:</w:t>
      </w:r>
    </w:p>
    <w:p w:rsidR="005F7DEA" w:rsidRPr="00CC32DD" w:rsidRDefault="005F7DEA" w:rsidP="005470DD">
      <w:pPr>
        <w:ind w:firstLine="709"/>
        <w:jc w:val="both"/>
        <w:rPr>
          <w:sz w:val="28"/>
          <w:szCs w:val="28"/>
        </w:rPr>
      </w:pPr>
      <w:r w:rsidRPr="00CC32DD">
        <w:rPr>
          <w:sz w:val="28"/>
          <w:szCs w:val="28"/>
        </w:rPr>
        <w:t>-развитие и поддержка молодежных общественных организаций и объединений и других форм занятости молодежи, вовлечение молодых людей в добровольческую деятельность, в деятельность трудовых объединений;</w:t>
      </w:r>
    </w:p>
    <w:p w:rsidR="005F7DEA" w:rsidRPr="00CC32DD" w:rsidRDefault="005F7DEA" w:rsidP="005470DD">
      <w:pPr>
        <w:ind w:firstLine="709"/>
        <w:jc w:val="both"/>
        <w:rPr>
          <w:sz w:val="28"/>
          <w:szCs w:val="28"/>
        </w:rPr>
      </w:pPr>
      <w:r w:rsidRPr="00CC32DD">
        <w:rPr>
          <w:sz w:val="28"/>
          <w:szCs w:val="28"/>
        </w:rPr>
        <w:t>- развитие интеллектуального, творческого, физического потенциала молодежи, организация и проведение олимпиад, спортивных соревнований, конкурсов и фестивалей по профилям деятельности и интересам молодежи, поддержка способной, инициативной и талантливой молодежи;</w:t>
      </w:r>
    </w:p>
    <w:p w:rsidR="005F7DEA" w:rsidRPr="00CC32DD" w:rsidRDefault="005F7DEA" w:rsidP="00BE6748">
      <w:pPr>
        <w:tabs>
          <w:tab w:val="left" w:pos="1134"/>
          <w:tab w:val="left" w:pos="1276"/>
        </w:tabs>
        <w:jc w:val="both"/>
        <w:rPr>
          <w:sz w:val="28"/>
          <w:szCs w:val="28"/>
        </w:rPr>
      </w:pPr>
      <w:r w:rsidRPr="00CC32DD">
        <w:rPr>
          <w:sz w:val="28"/>
          <w:szCs w:val="28"/>
        </w:rPr>
        <w:t xml:space="preserve">         - привлечение населения Мокшанского района к систематическим занятиям физической культурой и спортом;</w:t>
      </w:r>
    </w:p>
    <w:p w:rsidR="005F7DEA" w:rsidRPr="00CC32DD" w:rsidRDefault="005F7DEA" w:rsidP="00BE6748">
      <w:pPr>
        <w:ind w:firstLine="709"/>
        <w:jc w:val="both"/>
        <w:rPr>
          <w:sz w:val="28"/>
          <w:szCs w:val="28"/>
        </w:rPr>
      </w:pPr>
      <w:r w:rsidRPr="00CC32DD">
        <w:rPr>
          <w:sz w:val="28"/>
          <w:szCs w:val="28"/>
        </w:rPr>
        <w:t>- пропаганда здорового образа жизни среди детей и молодежи;</w:t>
      </w:r>
    </w:p>
    <w:p w:rsidR="005F7DEA" w:rsidRPr="00CC32DD" w:rsidRDefault="005F7DEA" w:rsidP="005470DD">
      <w:pPr>
        <w:ind w:firstLine="709"/>
        <w:jc w:val="both"/>
        <w:rPr>
          <w:sz w:val="28"/>
          <w:szCs w:val="28"/>
        </w:rPr>
      </w:pPr>
      <w:r w:rsidRPr="00CC32DD">
        <w:rPr>
          <w:sz w:val="28"/>
          <w:szCs w:val="28"/>
        </w:rPr>
        <w:t>- развитие молодежного предпринимательства и деловой активности молодежи, создание условий для включения молодого человека в новые для себя виды деятельности;</w:t>
      </w:r>
    </w:p>
    <w:p w:rsidR="005F7DEA" w:rsidRPr="00CC32DD" w:rsidRDefault="005F7DEA" w:rsidP="005470DD">
      <w:pPr>
        <w:ind w:firstLine="709"/>
        <w:jc w:val="both"/>
        <w:rPr>
          <w:sz w:val="28"/>
          <w:szCs w:val="28"/>
        </w:rPr>
      </w:pPr>
      <w:r w:rsidRPr="00CC32DD">
        <w:rPr>
          <w:sz w:val="28"/>
          <w:szCs w:val="28"/>
        </w:rPr>
        <w:t>- совершенствование системы гражданского и патриотического воспитания в молодежной среде на основе отечественных нравственных и культурных традиций и ценностей,</w:t>
      </w:r>
      <w:r w:rsidRPr="002F2D3E">
        <w:rPr>
          <w:sz w:val="28"/>
          <w:szCs w:val="28"/>
        </w:rPr>
        <w:t xml:space="preserve"> </w:t>
      </w:r>
      <w:r w:rsidRPr="00CC32DD">
        <w:rPr>
          <w:sz w:val="28"/>
          <w:szCs w:val="28"/>
        </w:rPr>
        <w:t>развитие допризывной подготовки молодежи к военной службе, военно-прикладных и военно-технических видов спорта, популяризация и пропаганда духовно-нравственных ценностей в молодежной среде, укрепление института молодой семьи, пропаганда ответственного родительства.</w:t>
      </w:r>
    </w:p>
    <w:p w:rsidR="005F7DEA" w:rsidRPr="00CC32DD" w:rsidRDefault="005F7DEA" w:rsidP="00935802">
      <w:pPr>
        <w:rPr>
          <w:sz w:val="28"/>
          <w:szCs w:val="28"/>
        </w:rPr>
      </w:pPr>
    </w:p>
    <w:p w:rsidR="005F7DEA" w:rsidRPr="00FE375E" w:rsidRDefault="005F7DEA" w:rsidP="00935802">
      <w:pPr>
        <w:rPr>
          <w:sz w:val="28"/>
          <w:szCs w:val="28"/>
        </w:rPr>
      </w:pPr>
      <w:r w:rsidRPr="00FE375E">
        <w:rPr>
          <w:sz w:val="28"/>
          <w:szCs w:val="28"/>
        </w:rPr>
        <w:t>В рамках программы реализуются следующие основные мероприятия:</w:t>
      </w:r>
    </w:p>
    <w:p w:rsidR="005F7DEA" w:rsidRPr="00FE375E" w:rsidRDefault="005F7DEA" w:rsidP="00935802">
      <w:pPr>
        <w:rPr>
          <w:sz w:val="28"/>
          <w:szCs w:val="28"/>
        </w:rPr>
      </w:pPr>
      <w:r w:rsidRPr="00FE375E">
        <w:rPr>
          <w:sz w:val="28"/>
          <w:szCs w:val="28"/>
        </w:rPr>
        <w:t>- поддержка и воспитание детей и молодежи,</w:t>
      </w:r>
    </w:p>
    <w:p w:rsidR="005F7DEA" w:rsidRDefault="005F7DEA" w:rsidP="00935802">
      <w:pPr>
        <w:rPr>
          <w:sz w:val="28"/>
          <w:szCs w:val="28"/>
        </w:rPr>
      </w:pPr>
      <w:r w:rsidRPr="00FE375E">
        <w:rPr>
          <w:sz w:val="28"/>
          <w:szCs w:val="28"/>
        </w:rPr>
        <w:t>- развитие массовой физической культуры и спорта среди детей  и молодежи.</w:t>
      </w:r>
    </w:p>
    <w:p w:rsidR="005F7DEA" w:rsidRDefault="005F7DEA" w:rsidP="00741778">
      <w:pPr>
        <w:pStyle w:val="ConsPlusNormal"/>
        <w:ind w:firstLine="0"/>
        <w:rPr>
          <w:rFonts w:ascii="Times New Roman" w:hAnsi="Times New Roman"/>
        </w:rPr>
      </w:pPr>
    </w:p>
    <w:p w:rsidR="005F7DEA" w:rsidRPr="00741778" w:rsidRDefault="005F7DEA" w:rsidP="00C27918">
      <w:pPr>
        <w:pStyle w:val="ConsPlusNormal"/>
        <w:ind w:firstLine="284"/>
        <w:jc w:val="both"/>
        <w:rPr>
          <w:rFonts w:ascii="Times New Roman" w:hAnsi="Times New Roman"/>
          <w:sz w:val="28"/>
          <w:szCs w:val="28"/>
        </w:rPr>
      </w:pPr>
      <w:r w:rsidRPr="00741778">
        <w:rPr>
          <w:rFonts w:ascii="Times New Roman" w:hAnsi="Times New Roman"/>
          <w:sz w:val="28"/>
          <w:szCs w:val="28"/>
        </w:rPr>
        <w:t xml:space="preserve">Перечень целевых показателей муниципальной программы Мокшанского района «Молодежь Мокшанского района </w:t>
      </w:r>
      <w:r>
        <w:rPr>
          <w:rFonts w:ascii="Times New Roman" w:hAnsi="Times New Roman"/>
          <w:sz w:val="28"/>
          <w:szCs w:val="28"/>
        </w:rPr>
        <w:t xml:space="preserve"> Пензенской области на 2014-2020</w:t>
      </w:r>
      <w:r w:rsidRPr="00741778">
        <w:rPr>
          <w:rFonts w:ascii="Times New Roman" w:hAnsi="Times New Roman"/>
          <w:sz w:val="28"/>
          <w:szCs w:val="28"/>
        </w:rPr>
        <w:t xml:space="preserve"> годы»  </w:t>
      </w:r>
      <w:r>
        <w:rPr>
          <w:rFonts w:ascii="Times New Roman" w:hAnsi="Times New Roman"/>
          <w:sz w:val="28"/>
          <w:szCs w:val="28"/>
        </w:rPr>
        <w:t>изложен в п</w:t>
      </w:r>
      <w:r w:rsidRPr="00741778">
        <w:rPr>
          <w:rFonts w:ascii="Times New Roman" w:hAnsi="Times New Roman"/>
          <w:sz w:val="28"/>
          <w:szCs w:val="28"/>
        </w:rPr>
        <w:t>риложени</w:t>
      </w:r>
      <w:r>
        <w:rPr>
          <w:rFonts w:ascii="Times New Roman" w:hAnsi="Times New Roman"/>
          <w:sz w:val="28"/>
          <w:szCs w:val="28"/>
        </w:rPr>
        <w:t>и</w:t>
      </w:r>
      <w:r w:rsidRPr="00741778">
        <w:rPr>
          <w:rFonts w:ascii="Times New Roman" w:hAnsi="Times New Roman"/>
          <w:sz w:val="28"/>
          <w:szCs w:val="28"/>
        </w:rPr>
        <w:t xml:space="preserve"> № 1 к муниципальной программе  «Молодежь Мокшанского района</w:t>
      </w:r>
      <w:r>
        <w:rPr>
          <w:rFonts w:ascii="Times New Roman" w:hAnsi="Times New Roman"/>
          <w:sz w:val="28"/>
          <w:szCs w:val="28"/>
        </w:rPr>
        <w:t xml:space="preserve"> Пензенской области на 2014-2020</w:t>
      </w:r>
      <w:r w:rsidRPr="00741778">
        <w:rPr>
          <w:rFonts w:ascii="Times New Roman" w:hAnsi="Times New Roman"/>
          <w:sz w:val="28"/>
          <w:szCs w:val="28"/>
        </w:rPr>
        <w:t xml:space="preserve"> годы»)</w:t>
      </w:r>
      <w:r>
        <w:rPr>
          <w:rFonts w:ascii="Times New Roman" w:hAnsi="Times New Roman"/>
          <w:sz w:val="28"/>
          <w:szCs w:val="28"/>
        </w:rPr>
        <w:t>.</w:t>
      </w:r>
    </w:p>
    <w:p w:rsidR="005F7DEA" w:rsidRPr="00741778" w:rsidRDefault="005F7DEA" w:rsidP="00C27918">
      <w:pPr>
        <w:pStyle w:val="ConsPlusNormal"/>
        <w:ind w:firstLine="284"/>
        <w:jc w:val="both"/>
        <w:rPr>
          <w:rFonts w:ascii="Times New Roman" w:hAnsi="Times New Roman"/>
          <w:sz w:val="28"/>
          <w:szCs w:val="28"/>
        </w:rPr>
      </w:pPr>
      <w:r w:rsidRPr="00741778">
        <w:rPr>
          <w:rFonts w:ascii="Times New Roman" w:hAnsi="Times New Roman"/>
          <w:sz w:val="28"/>
          <w:szCs w:val="28"/>
        </w:rPr>
        <w:t xml:space="preserve">Сведения  об основных мерах правового регулирования в сфере реализации муниципальной программы Мокшанского района «Молодежь Мокшанского района </w:t>
      </w:r>
      <w:r>
        <w:rPr>
          <w:rFonts w:ascii="Times New Roman" w:hAnsi="Times New Roman"/>
          <w:sz w:val="28"/>
          <w:szCs w:val="28"/>
        </w:rPr>
        <w:t xml:space="preserve"> Пензенской области на 2014-2020</w:t>
      </w:r>
      <w:r w:rsidRPr="00741778">
        <w:rPr>
          <w:rFonts w:ascii="Times New Roman" w:hAnsi="Times New Roman"/>
          <w:sz w:val="28"/>
          <w:szCs w:val="28"/>
        </w:rPr>
        <w:t xml:space="preserve"> годы» (Приложение №</w:t>
      </w:r>
      <w:r>
        <w:rPr>
          <w:rFonts w:ascii="Times New Roman" w:hAnsi="Times New Roman"/>
          <w:sz w:val="28"/>
          <w:szCs w:val="28"/>
        </w:rPr>
        <w:t xml:space="preserve"> 2</w:t>
      </w:r>
      <w:r w:rsidRPr="00741778">
        <w:rPr>
          <w:rFonts w:ascii="Times New Roman" w:hAnsi="Times New Roman"/>
          <w:sz w:val="28"/>
          <w:szCs w:val="28"/>
        </w:rPr>
        <w:t xml:space="preserve"> к муниципальной программе  «Молодежь Мокшанского района</w:t>
      </w:r>
      <w:r>
        <w:rPr>
          <w:rFonts w:ascii="Times New Roman" w:hAnsi="Times New Roman"/>
          <w:sz w:val="28"/>
          <w:szCs w:val="28"/>
        </w:rPr>
        <w:t xml:space="preserve"> Пензенской области на 2014-2020</w:t>
      </w:r>
      <w:r w:rsidRPr="00741778">
        <w:rPr>
          <w:rFonts w:ascii="Times New Roman" w:hAnsi="Times New Roman"/>
          <w:sz w:val="28"/>
          <w:szCs w:val="28"/>
        </w:rPr>
        <w:t xml:space="preserve"> годы»)</w:t>
      </w:r>
      <w:r>
        <w:rPr>
          <w:rFonts w:ascii="Times New Roman" w:hAnsi="Times New Roman"/>
          <w:sz w:val="28"/>
          <w:szCs w:val="28"/>
        </w:rPr>
        <w:t>.</w:t>
      </w:r>
    </w:p>
    <w:p w:rsidR="005F7DEA" w:rsidRPr="00C27918" w:rsidRDefault="005F7DEA" w:rsidP="00C27918">
      <w:pPr>
        <w:pStyle w:val="ConsPlusNormal"/>
        <w:ind w:firstLine="0"/>
        <w:jc w:val="both"/>
        <w:rPr>
          <w:rFonts w:ascii="Times New Roman" w:hAnsi="Times New Roman"/>
          <w:sz w:val="28"/>
          <w:szCs w:val="28"/>
        </w:rPr>
      </w:pPr>
      <w:r w:rsidRPr="0074177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Pr="00741778">
        <w:rPr>
          <w:rFonts w:ascii="Times New Roman" w:hAnsi="Times New Roman"/>
          <w:sz w:val="28"/>
          <w:szCs w:val="28"/>
        </w:rPr>
        <w:t xml:space="preserve">Ресурсное обеспечение реализации муниципальной программы Мокшанского района «Молодежь Мокшанского района </w:t>
      </w:r>
      <w:r>
        <w:rPr>
          <w:rFonts w:ascii="Times New Roman" w:hAnsi="Times New Roman"/>
          <w:sz w:val="28"/>
          <w:szCs w:val="28"/>
        </w:rPr>
        <w:t xml:space="preserve"> Пензенской области на 2014-2020</w:t>
      </w:r>
      <w:r w:rsidRPr="00741778">
        <w:rPr>
          <w:rFonts w:ascii="Times New Roman" w:hAnsi="Times New Roman"/>
          <w:sz w:val="28"/>
          <w:szCs w:val="28"/>
        </w:rPr>
        <w:t xml:space="preserve"> годы» за счет всех источников финансирования на 2014 - 2015 годы </w:t>
      </w:r>
      <w:r>
        <w:rPr>
          <w:rFonts w:ascii="Times New Roman" w:hAnsi="Times New Roman"/>
          <w:sz w:val="28"/>
          <w:szCs w:val="28"/>
        </w:rPr>
        <w:t>отражено в п</w:t>
      </w:r>
      <w:r w:rsidRPr="00741778">
        <w:rPr>
          <w:rFonts w:ascii="Times New Roman" w:hAnsi="Times New Roman"/>
          <w:sz w:val="28"/>
          <w:szCs w:val="28"/>
        </w:rPr>
        <w:t>риложени</w:t>
      </w:r>
      <w:r>
        <w:rPr>
          <w:rFonts w:ascii="Times New Roman" w:hAnsi="Times New Roman"/>
          <w:sz w:val="28"/>
          <w:szCs w:val="28"/>
        </w:rPr>
        <w:t>и</w:t>
      </w:r>
      <w:r w:rsidRPr="00741778">
        <w:rPr>
          <w:rFonts w:ascii="Times New Roman" w:hAnsi="Times New Roman"/>
          <w:sz w:val="28"/>
          <w:szCs w:val="28"/>
        </w:rPr>
        <w:t xml:space="preserve"> № 3 к муниципальной программе  «Молодежь Мокшанского района</w:t>
      </w:r>
      <w:r>
        <w:rPr>
          <w:rFonts w:ascii="Times New Roman" w:hAnsi="Times New Roman"/>
          <w:sz w:val="28"/>
          <w:szCs w:val="28"/>
        </w:rPr>
        <w:t xml:space="preserve"> Пензенской области на 2014-2020</w:t>
      </w:r>
      <w:r w:rsidRPr="00741778">
        <w:rPr>
          <w:rFonts w:ascii="Times New Roman" w:hAnsi="Times New Roman"/>
          <w:sz w:val="28"/>
          <w:szCs w:val="28"/>
        </w:rPr>
        <w:t xml:space="preserve"> годы»)</w:t>
      </w:r>
      <w:r>
        <w:rPr>
          <w:rFonts w:ascii="Times New Roman" w:hAnsi="Times New Roman"/>
          <w:sz w:val="28"/>
          <w:szCs w:val="28"/>
        </w:rPr>
        <w:t>.</w:t>
      </w:r>
    </w:p>
    <w:p w:rsidR="005F7DEA" w:rsidRPr="00C27918" w:rsidRDefault="005F7DEA" w:rsidP="00C27918">
      <w:pPr>
        <w:pStyle w:val="ConsPlusNormal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741778">
        <w:rPr>
          <w:rFonts w:ascii="Times New Roman" w:hAnsi="Times New Roman"/>
          <w:sz w:val="28"/>
          <w:szCs w:val="28"/>
        </w:rPr>
        <w:t xml:space="preserve">Ресурсное обеспечение реализации муниципальной программы Мокшанского района «Молодежь Мокшанского района </w:t>
      </w:r>
      <w:r>
        <w:rPr>
          <w:rFonts w:ascii="Times New Roman" w:hAnsi="Times New Roman"/>
          <w:sz w:val="28"/>
          <w:szCs w:val="28"/>
        </w:rPr>
        <w:t xml:space="preserve"> Пензенской области на 2014-2020</w:t>
      </w:r>
      <w:r w:rsidRPr="00741778">
        <w:rPr>
          <w:rFonts w:ascii="Times New Roman" w:hAnsi="Times New Roman"/>
          <w:sz w:val="28"/>
          <w:szCs w:val="28"/>
        </w:rPr>
        <w:t xml:space="preserve"> годы» за счет всех источников финансирования </w:t>
      </w:r>
      <w:r>
        <w:rPr>
          <w:rFonts w:ascii="Times New Roman" w:hAnsi="Times New Roman"/>
          <w:sz w:val="28"/>
          <w:szCs w:val="28"/>
        </w:rPr>
        <w:t xml:space="preserve">на 2016 – 2020 </w:t>
      </w:r>
      <w:r w:rsidRPr="00741778">
        <w:rPr>
          <w:rFonts w:ascii="Times New Roman" w:hAnsi="Times New Roman"/>
          <w:sz w:val="28"/>
          <w:szCs w:val="28"/>
        </w:rPr>
        <w:t xml:space="preserve">годы </w:t>
      </w:r>
      <w:r>
        <w:rPr>
          <w:rFonts w:ascii="Times New Roman" w:hAnsi="Times New Roman"/>
          <w:sz w:val="28"/>
          <w:szCs w:val="28"/>
        </w:rPr>
        <w:t>отражено в п</w:t>
      </w:r>
      <w:r w:rsidRPr="00741778">
        <w:rPr>
          <w:rFonts w:ascii="Times New Roman" w:hAnsi="Times New Roman"/>
          <w:sz w:val="28"/>
          <w:szCs w:val="28"/>
        </w:rPr>
        <w:t>риложени</w:t>
      </w:r>
      <w:r>
        <w:rPr>
          <w:rFonts w:ascii="Times New Roman" w:hAnsi="Times New Roman"/>
          <w:sz w:val="28"/>
          <w:szCs w:val="28"/>
        </w:rPr>
        <w:t>и</w:t>
      </w:r>
      <w:r w:rsidRPr="00741778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4</w:t>
      </w:r>
      <w:r w:rsidRPr="00741778">
        <w:rPr>
          <w:rFonts w:ascii="Times New Roman" w:hAnsi="Times New Roman"/>
          <w:sz w:val="28"/>
          <w:szCs w:val="28"/>
        </w:rPr>
        <w:t xml:space="preserve"> к муниципальной программе  «Молодежь Мокшанского района</w:t>
      </w:r>
      <w:r>
        <w:rPr>
          <w:rFonts w:ascii="Times New Roman" w:hAnsi="Times New Roman"/>
          <w:sz w:val="28"/>
          <w:szCs w:val="28"/>
        </w:rPr>
        <w:t xml:space="preserve"> Пензенской области на 2014-2020</w:t>
      </w:r>
      <w:r w:rsidRPr="00741778">
        <w:rPr>
          <w:rFonts w:ascii="Times New Roman" w:hAnsi="Times New Roman"/>
          <w:sz w:val="28"/>
          <w:szCs w:val="28"/>
        </w:rPr>
        <w:t xml:space="preserve"> годы»)</w:t>
      </w:r>
      <w:r>
        <w:rPr>
          <w:rFonts w:ascii="Times New Roman" w:hAnsi="Times New Roman"/>
          <w:sz w:val="28"/>
          <w:szCs w:val="28"/>
        </w:rPr>
        <w:t>.</w:t>
      </w:r>
    </w:p>
    <w:p w:rsidR="005F7DEA" w:rsidRPr="00C27918" w:rsidRDefault="005F7DEA" w:rsidP="00C27918">
      <w:pPr>
        <w:pStyle w:val="ConsPlusNormal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741778">
        <w:rPr>
          <w:rFonts w:ascii="Times New Roman" w:hAnsi="Times New Roman"/>
          <w:sz w:val="28"/>
          <w:szCs w:val="28"/>
        </w:rPr>
        <w:t>Ресурсное обеспечение реализации муниципальной программы Мокшанского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1778">
        <w:rPr>
          <w:rFonts w:ascii="Times New Roman" w:hAnsi="Times New Roman"/>
          <w:sz w:val="28"/>
          <w:szCs w:val="28"/>
        </w:rPr>
        <w:t xml:space="preserve">«Молодежь Мокшанского района </w:t>
      </w:r>
      <w:r>
        <w:rPr>
          <w:rFonts w:ascii="Times New Roman" w:hAnsi="Times New Roman"/>
          <w:sz w:val="28"/>
          <w:szCs w:val="28"/>
        </w:rPr>
        <w:t xml:space="preserve"> Пензенской области на 2014-2020</w:t>
      </w:r>
      <w:r w:rsidRPr="00741778">
        <w:rPr>
          <w:rFonts w:ascii="Times New Roman" w:hAnsi="Times New Roman"/>
          <w:sz w:val="28"/>
          <w:szCs w:val="28"/>
        </w:rPr>
        <w:t xml:space="preserve"> годы»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1778">
        <w:rPr>
          <w:rFonts w:ascii="Times New Roman" w:hAnsi="Times New Roman"/>
          <w:sz w:val="28"/>
          <w:szCs w:val="28"/>
        </w:rPr>
        <w:t>за счет средств бюджета Мокшанского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1778">
        <w:rPr>
          <w:rFonts w:ascii="Times New Roman" w:hAnsi="Times New Roman"/>
          <w:sz w:val="28"/>
          <w:szCs w:val="28"/>
        </w:rPr>
        <w:t xml:space="preserve">на 2014 и 2015 годы </w:t>
      </w:r>
      <w:r>
        <w:rPr>
          <w:rFonts w:ascii="Times New Roman" w:hAnsi="Times New Roman"/>
          <w:sz w:val="28"/>
          <w:szCs w:val="28"/>
        </w:rPr>
        <w:t>отражено в п</w:t>
      </w:r>
      <w:r w:rsidRPr="00741778">
        <w:rPr>
          <w:rFonts w:ascii="Times New Roman" w:hAnsi="Times New Roman"/>
          <w:sz w:val="28"/>
          <w:szCs w:val="28"/>
        </w:rPr>
        <w:t>риложени</w:t>
      </w:r>
      <w:r>
        <w:rPr>
          <w:rFonts w:ascii="Times New Roman" w:hAnsi="Times New Roman"/>
          <w:sz w:val="28"/>
          <w:szCs w:val="28"/>
        </w:rPr>
        <w:t>и</w:t>
      </w:r>
      <w:r w:rsidRPr="00741778">
        <w:rPr>
          <w:rFonts w:ascii="Times New Roman" w:hAnsi="Times New Roman"/>
          <w:sz w:val="28"/>
          <w:szCs w:val="28"/>
        </w:rPr>
        <w:t xml:space="preserve"> № 5 к муниципальной программе  «Молодежь Мокшанского района Пензе</w:t>
      </w:r>
      <w:r>
        <w:rPr>
          <w:rFonts w:ascii="Times New Roman" w:hAnsi="Times New Roman"/>
          <w:sz w:val="28"/>
          <w:szCs w:val="28"/>
        </w:rPr>
        <w:t>нской области на 2014-2020</w:t>
      </w:r>
      <w:r w:rsidRPr="00741778">
        <w:rPr>
          <w:rFonts w:ascii="Times New Roman" w:hAnsi="Times New Roman"/>
          <w:sz w:val="28"/>
          <w:szCs w:val="28"/>
        </w:rPr>
        <w:t xml:space="preserve"> годы»).</w:t>
      </w:r>
    </w:p>
    <w:p w:rsidR="005F7DEA" w:rsidRPr="00741778" w:rsidRDefault="005F7DEA" w:rsidP="00C27918">
      <w:pPr>
        <w:pStyle w:val="ConsPlusNormal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741778">
        <w:rPr>
          <w:rFonts w:ascii="Times New Roman" w:hAnsi="Times New Roman"/>
          <w:sz w:val="28"/>
          <w:szCs w:val="28"/>
        </w:rPr>
        <w:t>Ресурсное обеспечение реализации муниципальной программы Мокшанского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1778">
        <w:rPr>
          <w:rFonts w:ascii="Times New Roman" w:hAnsi="Times New Roman"/>
          <w:sz w:val="28"/>
          <w:szCs w:val="28"/>
        </w:rPr>
        <w:t>«Молодежь Мокшанского ра</w:t>
      </w:r>
      <w:r>
        <w:rPr>
          <w:rFonts w:ascii="Times New Roman" w:hAnsi="Times New Roman"/>
          <w:sz w:val="28"/>
          <w:szCs w:val="28"/>
        </w:rPr>
        <w:t>йона  Пензенской области на 2016-2020</w:t>
      </w:r>
      <w:r w:rsidRPr="00741778">
        <w:rPr>
          <w:rFonts w:ascii="Times New Roman" w:hAnsi="Times New Roman"/>
          <w:sz w:val="28"/>
          <w:szCs w:val="28"/>
        </w:rPr>
        <w:t xml:space="preserve"> годы»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1778">
        <w:rPr>
          <w:rFonts w:ascii="Times New Roman" w:hAnsi="Times New Roman"/>
          <w:sz w:val="28"/>
          <w:szCs w:val="28"/>
        </w:rPr>
        <w:t>за счет средств бюджета Мокшанского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741778">
        <w:rPr>
          <w:rFonts w:ascii="Times New Roman" w:hAnsi="Times New Roman"/>
          <w:sz w:val="28"/>
          <w:szCs w:val="28"/>
        </w:rPr>
        <w:t xml:space="preserve">на 2014 и 2015 годы </w:t>
      </w:r>
      <w:r>
        <w:rPr>
          <w:rFonts w:ascii="Times New Roman" w:hAnsi="Times New Roman"/>
          <w:sz w:val="28"/>
          <w:szCs w:val="28"/>
        </w:rPr>
        <w:t>отражено в п</w:t>
      </w:r>
      <w:r w:rsidRPr="00741778">
        <w:rPr>
          <w:rFonts w:ascii="Times New Roman" w:hAnsi="Times New Roman"/>
          <w:sz w:val="28"/>
          <w:szCs w:val="28"/>
        </w:rPr>
        <w:t>риложени</w:t>
      </w:r>
      <w:r>
        <w:rPr>
          <w:rFonts w:ascii="Times New Roman" w:hAnsi="Times New Roman"/>
          <w:sz w:val="28"/>
          <w:szCs w:val="28"/>
        </w:rPr>
        <w:t>и</w:t>
      </w:r>
      <w:r w:rsidRPr="00741778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6</w:t>
      </w:r>
      <w:r w:rsidRPr="00741778">
        <w:rPr>
          <w:rFonts w:ascii="Times New Roman" w:hAnsi="Times New Roman"/>
          <w:sz w:val="28"/>
          <w:szCs w:val="28"/>
        </w:rPr>
        <w:t xml:space="preserve"> к муниципальной программе  «Молодежь Мокшанского района</w:t>
      </w:r>
      <w:r>
        <w:rPr>
          <w:rFonts w:ascii="Times New Roman" w:hAnsi="Times New Roman"/>
          <w:sz w:val="28"/>
          <w:szCs w:val="28"/>
        </w:rPr>
        <w:t xml:space="preserve"> Пензенской области на 2014-2020</w:t>
      </w:r>
      <w:r w:rsidRPr="00741778">
        <w:rPr>
          <w:rFonts w:ascii="Times New Roman" w:hAnsi="Times New Roman"/>
          <w:sz w:val="28"/>
          <w:szCs w:val="28"/>
        </w:rPr>
        <w:t xml:space="preserve"> годы»).</w:t>
      </w:r>
    </w:p>
    <w:p w:rsidR="005F7DEA" w:rsidRPr="00C27918" w:rsidRDefault="005F7DEA" w:rsidP="00C27918">
      <w:pPr>
        <w:pStyle w:val="ConsPlusNormal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C27918">
        <w:rPr>
          <w:rFonts w:ascii="Times New Roman" w:hAnsi="Times New Roman"/>
          <w:sz w:val="28"/>
          <w:szCs w:val="28"/>
        </w:rPr>
        <w:t>Перечень мероприятий муниципальной программы Мокшанского района «Молодежь Мокшанского района</w:t>
      </w:r>
      <w:r>
        <w:rPr>
          <w:rFonts w:ascii="Times New Roman" w:hAnsi="Times New Roman"/>
          <w:sz w:val="28"/>
          <w:szCs w:val="28"/>
        </w:rPr>
        <w:t xml:space="preserve"> Пензенской области на 2014-2020</w:t>
      </w:r>
      <w:r w:rsidRPr="00C27918">
        <w:rPr>
          <w:rFonts w:ascii="Times New Roman" w:hAnsi="Times New Roman"/>
          <w:sz w:val="28"/>
          <w:szCs w:val="28"/>
        </w:rPr>
        <w:t xml:space="preserve"> годы» на 2014 и 2015 годы </w:t>
      </w:r>
      <w:r>
        <w:rPr>
          <w:rFonts w:ascii="Times New Roman" w:hAnsi="Times New Roman"/>
          <w:sz w:val="28"/>
          <w:szCs w:val="28"/>
        </w:rPr>
        <w:t>изложен в п</w:t>
      </w:r>
      <w:r w:rsidRPr="00C27918">
        <w:rPr>
          <w:rFonts w:ascii="Times New Roman" w:hAnsi="Times New Roman"/>
          <w:sz w:val="28"/>
          <w:szCs w:val="28"/>
        </w:rPr>
        <w:t>риложени</w:t>
      </w:r>
      <w:r>
        <w:rPr>
          <w:rFonts w:ascii="Times New Roman" w:hAnsi="Times New Roman"/>
          <w:sz w:val="28"/>
          <w:szCs w:val="28"/>
        </w:rPr>
        <w:t>и</w:t>
      </w:r>
      <w:r w:rsidRPr="00C27918">
        <w:rPr>
          <w:rFonts w:ascii="Times New Roman" w:hAnsi="Times New Roman"/>
          <w:sz w:val="28"/>
          <w:szCs w:val="28"/>
        </w:rPr>
        <w:t xml:space="preserve"> № 7 к муниципальной программе  «Молодежь Мокшанского района</w:t>
      </w:r>
      <w:r>
        <w:rPr>
          <w:rFonts w:ascii="Times New Roman" w:hAnsi="Times New Roman"/>
          <w:sz w:val="28"/>
          <w:szCs w:val="28"/>
        </w:rPr>
        <w:t xml:space="preserve"> Пензенской области на 2014-2020</w:t>
      </w:r>
      <w:r w:rsidRPr="00C27918">
        <w:rPr>
          <w:rFonts w:ascii="Times New Roman" w:hAnsi="Times New Roman"/>
          <w:sz w:val="28"/>
          <w:szCs w:val="28"/>
        </w:rPr>
        <w:t xml:space="preserve"> годы»).</w:t>
      </w:r>
    </w:p>
    <w:p w:rsidR="005F7DEA" w:rsidRPr="00C27918" w:rsidRDefault="005F7DEA" w:rsidP="00C27918">
      <w:pPr>
        <w:pStyle w:val="ConsPlusNormal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C27918">
        <w:rPr>
          <w:rFonts w:ascii="Times New Roman" w:hAnsi="Times New Roman"/>
          <w:sz w:val="28"/>
          <w:szCs w:val="28"/>
        </w:rPr>
        <w:t>Перечень мероприятий муниципальной программы Мокшанского района «Молодежь Мокшанского района</w:t>
      </w:r>
      <w:r>
        <w:rPr>
          <w:rFonts w:ascii="Times New Roman" w:hAnsi="Times New Roman"/>
          <w:sz w:val="28"/>
          <w:szCs w:val="28"/>
        </w:rPr>
        <w:t xml:space="preserve"> Пензенской области на 2014-2020</w:t>
      </w:r>
      <w:r w:rsidRPr="00C27918">
        <w:rPr>
          <w:rFonts w:ascii="Times New Roman" w:hAnsi="Times New Roman"/>
          <w:sz w:val="28"/>
          <w:szCs w:val="28"/>
        </w:rPr>
        <w:t xml:space="preserve"> годы» </w:t>
      </w:r>
      <w:r>
        <w:rPr>
          <w:rFonts w:ascii="Times New Roman" w:hAnsi="Times New Roman"/>
          <w:sz w:val="28"/>
          <w:szCs w:val="28"/>
        </w:rPr>
        <w:t xml:space="preserve">на 2016- 2020 </w:t>
      </w:r>
      <w:r w:rsidRPr="00C27918">
        <w:rPr>
          <w:rFonts w:ascii="Times New Roman" w:hAnsi="Times New Roman"/>
          <w:sz w:val="28"/>
          <w:szCs w:val="28"/>
        </w:rPr>
        <w:t xml:space="preserve">годы </w:t>
      </w:r>
      <w:r>
        <w:rPr>
          <w:rFonts w:ascii="Times New Roman" w:hAnsi="Times New Roman"/>
          <w:sz w:val="28"/>
          <w:szCs w:val="28"/>
        </w:rPr>
        <w:t>изложен в п</w:t>
      </w:r>
      <w:r w:rsidRPr="00C27918">
        <w:rPr>
          <w:rFonts w:ascii="Times New Roman" w:hAnsi="Times New Roman"/>
          <w:sz w:val="28"/>
          <w:szCs w:val="28"/>
        </w:rPr>
        <w:t>риложени</w:t>
      </w:r>
      <w:r>
        <w:rPr>
          <w:rFonts w:ascii="Times New Roman" w:hAnsi="Times New Roman"/>
          <w:sz w:val="28"/>
          <w:szCs w:val="28"/>
        </w:rPr>
        <w:t>и</w:t>
      </w:r>
      <w:r w:rsidRPr="00C27918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8</w:t>
      </w:r>
      <w:r w:rsidRPr="00C27918">
        <w:rPr>
          <w:rFonts w:ascii="Times New Roman" w:hAnsi="Times New Roman"/>
          <w:sz w:val="28"/>
          <w:szCs w:val="28"/>
        </w:rPr>
        <w:t xml:space="preserve"> к муниципальной программе  «Молодежь Мокшанского района</w:t>
      </w:r>
      <w:r>
        <w:rPr>
          <w:rFonts w:ascii="Times New Roman" w:hAnsi="Times New Roman"/>
          <w:sz w:val="28"/>
          <w:szCs w:val="28"/>
        </w:rPr>
        <w:t xml:space="preserve"> Пензенской области на 2014-2020</w:t>
      </w:r>
      <w:r w:rsidRPr="00C27918">
        <w:rPr>
          <w:rFonts w:ascii="Times New Roman" w:hAnsi="Times New Roman"/>
          <w:sz w:val="28"/>
          <w:szCs w:val="28"/>
        </w:rPr>
        <w:t xml:space="preserve"> годы»).</w:t>
      </w:r>
    </w:p>
    <w:p w:rsidR="005F7DEA" w:rsidRPr="00CC32DD" w:rsidRDefault="005F7DEA" w:rsidP="00C27918">
      <w:pPr>
        <w:pStyle w:val="ConsPlusNormal"/>
        <w:ind w:firstLine="0"/>
        <w:rPr>
          <w:rFonts w:ascii="Times New Roman" w:hAnsi="Times New Roman"/>
        </w:rPr>
      </w:pPr>
    </w:p>
    <w:p w:rsidR="005F7DEA" w:rsidRPr="00CC32DD" w:rsidRDefault="005F7DEA" w:rsidP="00C27918">
      <w:pPr>
        <w:pStyle w:val="ConsPlusNormal"/>
        <w:ind w:firstLine="0"/>
        <w:rPr>
          <w:rFonts w:ascii="Times New Roman" w:hAnsi="Times New Roman"/>
        </w:rPr>
      </w:pPr>
    </w:p>
    <w:p w:rsidR="005F7DEA" w:rsidRDefault="005F7DEA" w:rsidP="00741778">
      <w:pPr>
        <w:rPr>
          <w:sz w:val="28"/>
          <w:szCs w:val="28"/>
        </w:rPr>
      </w:pPr>
    </w:p>
    <w:p w:rsidR="005F7DEA" w:rsidRDefault="005F7DEA" w:rsidP="00C27918">
      <w:pPr>
        <w:rPr>
          <w:sz w:val="28"/>
          <w:szCs w:val="28"/>
        </w:rPr>
      </w:pPr>
    </w:p>
    <w:p w:rsidR="005F7DEA" w:rsidRPr="00C27918" w:rsidRDefault="005F7DEA" w:rsidP="00C27918">
      <w:pPr>
        <w:rPr>
          <w:sz w:val="28"/>
          <w:szCs w:val="28"/>
        </w:rPr>
        <w:sectPr w:rsidR="005F7DEA" w:rsidRPr="00C27918" w:rsidSect="00DC478F">
          <w:headerReference w:type="even" r:id="rId8"/>
          <w:headerReference w:type="default" r:id="rId9"/>
          <w:endnotePr>
            <w:numFmt w:val="decimal"/>
          </w:endnotePr>
          <w:pgSz w:w="11907" w:h="16840"/>
          <w:pgMar w:top="992" w:right="851" w:bottom="851" w:left="1418" w:header="720" w:footer="720" w:gutter="0"/>
          <w:pgNumType w:start="1"/>
          <w:cols w:space="720"/>
          <w:titlePg/>
        </w:sectPr>
      </w:pPr>
    </w:p>
    <w:p w:rsidR="005F7DEA" w:rsidRPr="00CC32DD" w:rsidRDefault="005F7DEA" w:rsidP="00D57DD7">
      <w:pPr>
        <w:pStyle w:val="ConsPlusNormal"/>
        <w:jc w:val="right"/>
        <w:rPr>
          <w:rFonts w:ascii="Times New Roman" w:hAnsi="Times New Roman"/>
        </w:rPr>
      </w:pPr>
      <w:r w:rsidRPr="00CC32DD">
        <w:rPr>
          <w:rFonts w:ascii="Times New Roman" w:hAnsi="Times New Roman"/>
        </w:rPr>
        <w:t>Приложение № 1</w:t>
      </w:r>
    </w:p>
    <w:p w:rsidR="005F7DEA" w:rsidRPr="00CC32DD" w:rsidRDefault="005F7DEA" w:rsidP="00D57DD7">
      <w:pPr>
        <w:pStyle w:val="ConsPlusNormal"/>
        <w:jc w:val="right"/>
        <w:rPr>
          <w:rFonts w:ascii="Times New Roman" w:hAnsi="Times New Roman"/>
        </w:rPr>
      </w:pPr>
      <w:r w:rsidRPr="00CC32DD">
        <w:rPr>
          <w:rFonts w:ascii="Times New Roman" w:hAnsi="Times New Roman"/>
        </w:rPr>
        <w:t>к муниципальной программе</w:t>
      </w:r>
    </w:p>
    <w:p w:rsidR="005F7DEA" w:rsidRPr="00CC32DD" w:rsidRDefault="005F7DEA" w:rsidP="00D57DD7">
      <w:pPr>
        <w:pStyle w:val="ConsPlusNormal"/>
        <w:jc w:val="right"/>
        <w:rPr>
          <w:rFonts w:ascii="Times New Roman" w:hAnsi="Times New Roman"/>
        </w:rPr>
      </w:pPr>
      <w:r w:rsidRPr="00CC32DD">
        <w:rPr>
          <w:rFonts w:ascii="Times New Roman" w:hAnsi="Times New Roman"/>
        </w:rPr>
        <w:t xml:space="preserve"> «Молодежь Мокшанского района </w:t>
      </w:r>
    </w:p>
    <w:p w:rsidR="005F7DEA" w:rsidRPr="00CC32DD" w:rsidRDefault="005F7DEA" w:rsidP="00D57DD7">
      <w:pPr>
        <w:pStyle w:val="ConsPlusNormal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Пензенской области на 2014-2020</w:t>
      </w:r>
      <w:r w:rsidRPr="00CC32DD">
        <w:rPr>
          <w:rFonts w:ascii="Times New Roman" w:hAnsi="Times New Roman"/>
        </w:rPr>
        <w:t xml:space="preserve"> годы»</w:t>
      </w:r>
    </w:p>
    <w:p w:rsidR="005F7DEA" w:rsidRPr="00CC32DD" w:rsidRDefault="005F7DEA" w:rsidP="00D57DD7">
      <w:pPr>
        <w:pStyle w:val="ConsPlusNormal"/>
        <w:jc w:val="center"/>
        <w:rPr>
          <w:rFonts w:ascii="Times New Roman" w:hAnsi="Times New Roman"/>
        </w:rPr>
      </w:pPr>
      <w:bookmarkStart w:id="4" w:name="P367"/>
      <w:bookmarkEnd w:id="4"/>
      <w:r w:rsidRPr="00CC32DD">
        <w:rPr>
          <w:rFonts w:ascii="Times New Roman" w:hAnsi="Times New Roman"/>
        </w:rPr>
        <w:t>ПЕРЕЧЕНЬ</w:t>
      </w:r>
    </w:p>
    <w:p w:rsidR="005F7DEA" w:rsidRPr="00CC32DD" w:rsidRDefault="005F7DEA" w:rsidP="00D57DD7">
      <w:pPr>
        <w:pStyle w:val="ConsPlusNormal"/>
        <w:jc w:val="center"/>
        <w:rPr>
          <w:rFonts w:ascii="Times New Roman" w:hAnsi="Times New Roman"/>
        </w:rPr>
      </w:pPr>
      <w:r w:rsidRPr="00CC32DD">
        <w:rPr>
          <w:rFonts w:ascii="Times New Roman" w:hAnsi="Times New Roman"/>
        </w:rPr>
        <w:t>целевых показателей муниципальной программы Мокшанского района</w:t>
      </w:r>
    </w:p>
    <w:p w:rsidR="005F7DEA" w:rsidRPr="00CC32DD" w:rsidRDefault="005F7DEA" w:rsidP="00D57DD7">
      <w:pPr>
        <w:pStyle w:val="ConsPlusNormal"/>
        <w:jc w:val="center"/>
        <w:rPr>
          <w:rFonts w:ascii="Times New Roman" w:hAnsi="Times New Roman"/>
        </w:rPr>
      </w:pPr>
      <w:r w:rsidRPr="00CC32DD">
        <w:rPr>
          <w:rFonts w:ascii="Times New Roman" w:hAnsi="Times New Roman"/>
        </w:rPr>
        <w:t xml:space="preserve"> «Молодежь Мокшанского района </w:t>
      </w:r>
      <w:r>
        <w:rPr>
          <w:rFonts w:ascii="Times New Roman" w:hAnsi="Times New Roman"/>
        </w:rPr>
        <w:t xml:space="preserve"> Пензенской области на 2014-2020 </w:t>
      </w:r>
      <w:r w:rsidRPr="00CC32DD">
        <w:rPr>
          <w:rFonts w:ascii="Times New Roman" w:hAnsi="Times New Roman"/>
        </w:rPr>
        <w:t xml:space="preserve"> годы»</w:t>
      </w:r>
    </w:p>
    <w:tbl>
      <w:tblPr>
        <w:tblW w:w="15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598"/>
        <w:gridCol w:w="7864"/>
        <w:gridCol w:w="1628"/>
        <w:gridCol w:w="750"/>
        <w:gridCol w:w="750"/>
        <w:gridCol w:w="756"/>
        <w:gridCol w:w="756"/>
        <w:gridCol w:w="803"/>
        <w:gridCol w:w="756"/>
        <w:gridCol w:w="803"/>
      </w:tblGrid>
      <w:tr w:rsidR="005F7DEA" w:rsidRPr="00CC32DD" w:rsidTr="008C3AEE">
        <w:tc>
          <w:tcPr>
            <w:tcW w:w="8462" w:type="dxa"/>
            <w:gridSpan w:val="2"/>
          </w:tcPr>
          <w:p w:rsidR="005F7DEA" w:rsidRPr="00CB5C30" w:rsidRDefault="005F7DE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0" w:type="auto"/>
            <w:gridSpan w:val="8"/>
          </w:tcPr>
          <w:p w:rsidR="005F7DEA" w:rsidRPr="00CB5C30" w:rsidRDefault="005F7DE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 xml:space="preserve">Отдел по реализации молодежной политики, культуре, физической культуре </w:t>
            </w:r>
            <w:r w:rsidRPr="00CB5C30">
              <w:rPr>
                <w:rFonts w:ascii="Times New Roman" w:hAnsi="Times New Roman" w:cs="Arial"/>
                <w:sz w:val="20"/>
                <w:szCs w:val="20"/>
              </w:rPr>
              <w:t xml:space="preserve"> и спорту администрации Мокшанского района</w:t>
            </w:r>
          </w:p>
        </w:tc>
      </w:tr>
      <w:tr w:rsidR="005F7DEA" w:rsidRPr="00CC32DD" w:rsidTr="008C3AEE">
        <w:tc>
          <w:tcPr>
            <w:tcW w:w="0" w:type="auto"/>
            <w:vMerge w:val="restart"/>
          </w:tcPr>
          <w:p w:rsidR="005F7DEA" w:rsidRPr="00CB5C30" w:rsidRDefault="005F7DEA" w:rsidP="00190B85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</w:rPr>
              <w:t>№</w:t>
            </w:r>
            <w:r w:rsidRPr="00CB5C30">
              <w:rPr>
                <w:rFonts w:ascii="Times New Roman" w:hAnsi="Times New Roman"/>
                <w:sz w:val="20"/>
                <w:szCs w:val="20"/>
              </w:rPr>
              <w:t xml:space="preserve">  п/п</w:t>
            </w:r>
          </w:p>
        </w:tc>
        <w:tc>
          <w:tcPr>
            <w:tcW w:w="7864" w:type="dxa"/>
            <w:vMerge w:val="restart"/>
          </w:tcPr>
          <w:p w:rsidR="005F7DEA" w:rsidRPr="00CB5C30" w:rsidRDefault="005F7DE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Наименование целевого показателя</w:t>
            </w:r>
          </w:p>
        </w:tc>
        <w:tc>
          <w:tcPr>
            <w:tcW w:w="0" w:type="auto"/>
            <w:vMerge w:val="restart"/>
          </w:tcPr>
          <w:p w:rsidR="005F7DEA" w:rsidRPr="00CB5C30" w:rsidRDefault="005F7DEA" w:rsidP="00DC478F">
            <w:pPr>
              <w:pStyle w:val="ConsPlusNormal"/>
              <w:ind w:right="-62"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0" w:type="auto"/>
            <w:gridSpan w:val="7"/>
          </w:tcPr>
          <w:p w:rsidR="005F7DEA" w:rsidRPr="00CB5C30" w:rsidRDefault="005F7DE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Значения целевых показателей</w:t>
            </w:r>
          </w:p>
        </w:tc>
      </w:tr>
      <w:tr w:rsidR="005F7DEA" w:rsidRPr="00CC32DD" w:rsidTr="008C3AEE">
        <w:trPr>
          <w:trHeight w:val="237"/>
        </w:trPr>
        <w:tc>
          <w:tcPr>
            <w:tcW w:w="0" w:type="auto"/>
            <w:vMerge/>
            <w:vAlign w:val="center"/>
          </w:tcPr>
          <w:p w:rsidR="005F7DEA" w:rsidRPr="00CC32DD" w:rsidRDefault="005F7DEA">
            <w:pPr>
              <w:rPr>
                <w:sz w:val="22"/>
              </w:rPr>
            </w:pPr>
          </w:p>
        </w:tc>
        <w:tc>
          <w:tcPr>
            <w:tcW w:w="7864" w:type="dxa"/>
            <w:vMerge/>
            <w:vAlign w:val="center"/>
          </w:tcPr>
          <w:p w:rsidR="005F7DEA" w:rsidRPr="00CC32DD" w:rsidRDefault="005F7DEA">
            <w:pPr>
              <w:rPr>
                <w:sz w:val="22"/>
              </w:rPr>
            </w:pPr>
          </w:p>
        </w:tc>
        <w:tc>
          <w:tcPr>
            <w:tcW w:w="0" w:type="auto"/>
            <w:vMerge/>
            <w:vAlign w:val="center"/>
          </w:tcPr>
          <w:p w:rsidR="005F7DEA" w:rsidRPr="00CC32DD" w:rsidRDefault="005F7DEA">
            <w:pPr>
              <w:rPr>
                <w:sz w:val="22"/>
              </w:rPr>
            </w:pPr>
          </w:p>
        </w:tc>
        <w:tc>
          <w:tcPr>
            <w:tcW w:w="0" w:type="auto"/>
          </w:tcPr>
          <w:p w:rsidR="005F7DEA" w:rsidRPr="00CB5C30" w:rsidRDefault="005F7DEA" w:rsidP="00DC478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2014 г.</w:t>
            </w:r>
          </w:p>
        </w:tc>
        <w:tc>
          <w:tcPr>
            <w:tcW w:w="0" w:type="auto"/>
          </w:tcPr>
          <w:p w:rsidR="005F7DEA" w:rsidRPr="00CB5C30" w:rsidRDefault="005F7DEA" w:rsidP="00DC478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2015 г.</w:t>
            </w:r>
          </w:p>
        </w:tc>
        <w:tc>
          <w:tcPr>
            <w:tcW w:w="0" w:type="auto"/>
          </w:tcPr>
          <w:p w:rsidR="005F7DEA" w:rsidRPr="00CB5C30" w:rsidRDefault="005F7DEA" w:rsidP="00DC478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2016 г.</w:t>
            </w:r>
          </w:p>
        </w:tc>
        <w:tc>
          <w:tcPr>
            <w:tcW w:w="0" w:type="auto"/>
          </w:tcPr>
          <w:p w:rsidR="005F7DEA" w:rsidRPr="00CB5C30" w:rsidRDefault="005F7DEA" w:rsidP="00DC478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2017 г.</w:t>
            </w:r>
          </w:p>
          <w:p w:rsidR="005F7DEA" w:rsidRPr="00CB5C30" w:rsidRDefault="005F7DEA" w:rsidP="00DC478F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F7DEA" w:rsidRPr="00CB5C30" w:rsidRDefault="005F7DEA" w:rsidP="00DC478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2018 г.</w:t>
            </w:r>
          </w:p>
        </w:tc>
        <w:tc>
          <w:tcPr>
            <w:tcW w:w="0" w:type="auto"/>
          </w:tcPr>
          <w:p w:rsidR="005F7DEA" w:rsidRPr="00CB5C30" w:rsidRDefault="005F7DEA" w:rsidP="00DC478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2019 г.</w:t>
            </w:r>
          </w:p>
        </w:tc>
        <w:tc>
          <w:tcPr>
            <w:tcW w:w="0" w:type="auto"/>
          </w:tcPr>
          <w:p w:rsidR="005F7DEA" w:rsidRPr="00CB5C30" w:rsidRDefault="005F7DEA" w:rsidP="00DC478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2020 г.</w:t>
            </w:r>
          </w:p>
        </w:tc>
      </w:tr>
      <w:tr w:rsidR="005F7DEA" w:rsidRPr="00CC32DD" w:rsidTr="008C3AEE">
        <w:tc>
          <w:tcPr>
            <w:tcW w:w="13102" w:type="dxa"/>
            <w:gridSpan w:val="7"/>
          </w:tcPr>
          <w:p w:rsidR="005F7DEA" w:rsidRPr="00CB5C30" w:rsidRDefault="005F7DEA" w:rsidP="00DC478F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Муниципальная программа  «Молодежь Мокшанского района  Пензенской области на 2014-2017 годы»</w:t>
            </w:r>
          </w:p>
        </w:tc>
        <w:tc>
          <w:tcPr>
            <w:tcW w:w="0" w:type="auto"/>
          </w:tcPr>
          <w:p w:rsidR="005F7DEA" w:rsidRPr="00CB5C30" w:rsidRDefault="005F7DE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F7DEA" w:rsidRPr="00CB5C30" w:rsidRDefault="005F7DE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0" w:type="auto"/>
          </w:tcPr>
          <w:p w:rsidR="005F7DEA" w:rsidRPr="00CB5C30" w:rsidRDefault="005F7DE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8C3AEE">
        <w:trPr>
          <w:trHeight w:val="377"/>
        </w:trPr>
        <w:tc>
          <w:tcPr>
            <w:tcW w:w="0" w:type="auto"/>
          </w:tcPr>
          <w:p w:rsidR="005F7DEA" w:rsidRPr="00CB5C30" w:rsidRDefault="005F7DEA" w:rsidP="00190B85">
            <w:pPr>
              <w:pStyle w:val="ConsPlusNormal"/>
              <w:ind w:firstLine="284"/>
              <w:rPr>
                <w:rFonts w:ascii="Times New Roman" w:hAnsi="Times New Roman"/>
                <w:sz w:val="20"/>
              </w:rPr>
            </w:pPr>
            <w:r w:rsidRPr="00CB5C30">
              <w:rPr>
                <w:rFonts w:ascii="Times New Roman" w:hAnsi="Times New Roman"/>
                <w:sz w:val="20"/>
              </w:rPr>
              <w:t>1.</w:t>
            </w:r>
          </w:p>
        </w:tc>
        <w:tc>
          <w:tcPr>
            <w:tcW w:w="7864" w:type="dxa"/>
          </w:tcPr>
          <w:p w:rsidR="005F7DEA" w:rsidRPr="00CC32DD" w:rsidRDefault="005F7DEA" w:rsidP="00DC478F">
            <w:pPr>
              <w:spacing w:line="232" w:lineRule="auto"/>
              <w:ind w:left="34"/>
              <w:rPr>
                <w:sz w:val="22"/>
                <w:szCs w:val="22"/>
                <w:lang w:eastAsia="en-US"/>
              </w:rPr>
            </w:pPr>
            <w:r w:rsidRPr="00CC32DD">
              <w:t>Доля молодых людей, участвующих в мероприятиях по государственной молодежной политике, от общей численности молодых людей в возрасте от 14 до 30 лет.</w:t>
            </w:r>
          </w:p>
        </w:tc>
        <w:tc>
          <w:tcPr>
            <w:tcW w:w="0" w:type="auto"/>
          </w:tcPr>
          <w:p w:rsidR="005F7DEA" w:rsidRPr="00CB5C30" w:rsidRDefault="005F7DEA" w:rsidP="00DC478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0" w:type="auto"/>
          </w:tcPr>
          <w:p w:rsidR="005F7DEA" w:rsidRPr="00CB5C30" w:rsidRDefault="005F7DEA" w:rsidP="00DC478F">
            <w:pPr>
              <w:pStyle w:val="ConsPlusNormal"/>
              <w:ind w:hanging="11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35,5</w:t>
            </w:r>
          </w:p>
        </w:tc>
        <w:tc>
          <w:tcPr>
            <w:tcW w:w="0" w:type="auto"/>
          </w:tcPr>
          <w:p w:rsidR="005F7DEA" w:rsidRPr="00CB5C30" w:rsidRDefault="005F7DEA" w:rsidP="00DC478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0" w:type="auto"/>
          </w:tcPr>
          <w:p w:rsidR="005F7DEA" w:rsidRPr="00CB5C30" w:rsidRDefault="005F7DEA" w:rsidP="00DC478F">
            <w:pPr>
              <w:pStyle w:val="ConsPlusNormal"/>
              <w:ind w:firstLine="5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36,5</w:t>
            </w:r>
          </w:p>
        </w:tc>
        <w:tc>
          <w:tcPr>
            <w:tcW w:w="0" w:type="auto"/>
          </w:tcPr>
          <w:p w:rsidR="005F7DEA" w:rsidRPr="00CB5C30" w:rsidRDefault="005F7DEA" w:rsidP="00DC478F">
            <w:pPr>
              <w:pStyle w:val="ConsPlusNormal"/>
              <w:ind w:firstLine="5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37,0</w:t>
            </w:r>
          </w:p>
        </w:tc>
        <w:tc>
          <w:tcPr>
            <w:tcW w:w="0" w:type="auto"/>
          </w:tcPr>
          <w:p w:rsidR="005F7DEA" w:rsidRPr="00B930A7" w:rsidRDefault="005F7DEA" w:rsidP="00DC478F">
            <w:pPr>
              <w:ind w:firstLine="5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37,5</w:t>
            </w:r>
          </w:p>
        </w:tc>
        <w:tc>
          <w:tcPr>
            <w:tcW w:w="0" w:type="auto"/>
          </w:tcPr>
          <w:p w:rsidR="005F7DEA" w:rsidRPr="00B930A7" w:rsidRDefault="005F7DEA" w:rsidP="00DC478F">
            <w:pPr>
              <w:ind w:firstLine="5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0" w:type="auto"/>
          </w:tcPr>
          <w:p w:rsidR="005F7DEA" w:rsidRPr="00B930A7" w:rsidRDefault="005F7DEA" w:rsidP="00DC478F">
            <w:pPr>
              <w:ind w:firstLine="5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38,5</w:t>
            </w:r>
          </w:p>
        </w:tc>
      </w:tr>
      <w:tr w:rsidR="005F7DEA" w:rsidRPr="00CC32DD" w:rsidTr="008C3AEE">
        <w:trPr>
          <w:trHeight w:val="618"/>
        </w:trPr>
        <w:tc>
          <w:tcPr>
            <w:tcW w:w="0" w:type="auto"/>
          </w:tcPr>
          <w:p w:rsidR="005F7DEA" w:rsidRPr="00CB5C30" w:rsidRDefault="005F7DEA" w:rsidP="00190B85">
            <w:pPr>
              <w:pStyle w:val="ConsPlusNormal"/>
              <w:ind w:firstLine="284"/>
              <w:rPr>
                <w:rFonts w:ascii="Times New Roman" w:hAnsi="Times New Roman"/>
                <w:sz w:val="20"/>
              </w:rPr>
            </w:pPr>
            <w:r w:rsidRPr="00CB5C30">
              <w:rPr>
                <w:rFonts w:ascii="Times New Roman" w:hAnsi="Times New Roman"/>
                <w:sz w:val="20"/>
              </w:rPr>
              <w:t>2.</w:t>
            </w:r>
          </w:p>
        </w:tc>
        <w:tc>
          <w:tcPr>
            <w:tcW w:w="7864" w:type="dxa"/>
          </w:tcPr>
          <w:p w:rsidR="005F7DEA" w:rsidRPr="00CC32DD" w:rsidRDefault="005F7DEA" w:rsidP="00DC478F">
            <w:pPr>
              <w:spacing w:line="232" w:lineRule="auto"/>
              <w:ind w:left="99"/>
              <w:rPr>
                <w:sz w:val="22"/>
                <w:szCs w:val="22"/>
                <w:lang w:eastAsia="en-US"/>
              </w:rPr>
            </w:pPr>
            <w:r w:rsidRPr="00CC32DD">
              <w:t xml:space="preserve">Доля молодых людей, вовлеченных в социально полезную деятельность, от общей численности молодых людей в возрасте </w:t>
            </w:r>
            <w:r w:rsidRPr="00CC32DD">
              <w:br/>
              <w:t>от 14 до 30 лет.</w:t>
            </w:r>
          </w:p>
        </w:tc>
        <w:tc>
          <w:tcPr>
            <w:tcW w:w="0" w:type="auto"/>
          </w:tcPr>
          <w:p w:rsidR="005F7DEA" w:rsidRPr="00CC32DD" w:rsidRDefault="005F7DEA" w:rsidP="00DC478F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CC32DD">
              <w:t>%</w:t>
            </w:r>
          </w:p>
        </w:tc>
        <w:tc>
          <w:tcPr>
            <w:tcW w:w="0" w:type="auto"/>
          </w:tcPr>
          <w:p w:rsidR="005F7DEA" w:rsidRPr="00CB5C30" w:rsidRDefault="005F7DEA" w:rsidP="00DC478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0" w:type="auto"/>
          </w:tcPr>
          <w:p w:rsidR="005F7DEA" w:rsidRPr="00CB5C30" w:rsidRDefault="005F7DEA" w:rsidP="00DC478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0" w:type="auto"/>
          </w:tcPr>
          <w:p w:rsidR="005F7DEA" w:rsidRPr="00CB5C30" w:rsidRDefault="005F7DEA" w:rsidP="00DC478F">
            <w:pPr>
              <w:pStyle w:val="ConsPlusNormal"/>
              <w:ind w:firstLine="5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0" w:type="auto"/>
          </w:tcPr>
          <w:p w:rsidR="005F7DEA" w:rsidRPr="00CB5C30" w:rsidRDefault="005F7DEA" w:rsidP="00DC478F">
            <w:pPr>
              <w:pStyle w:val="ConsPlusNormal"/>
              <w:ind w:firstLine="5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0" w:type="auto"/>
          </w:tcPr>
          <w:p w:rsidR="005F7DEA" w:rsidRPr="003C5BE1" w:rsidRDefault="005F7DEA" w:rsidP="00DC478F">
            <w:pPr>
              <w:ind w:firstLine="5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0" w:type="auto"/>
          </w:tcPr>
          <w:p w:rsidR="005F7DEA" w:rsidRPr="003C5BE1" w:rsidRDefault="005F7DEA" w:rsidP="00DC478F">
            <w:pPr>
              <w:ind w:firstLine="5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0" w:type="auto"/>
          </w:tcPr>
          <w:p w:rsidR="005F7DEA" w:rsidRPr="003C5BE1" w:rsidRDefault="005F7DEA" w:rsidP="00DC478F">
            <w:pPr>
              <w:ind w:firstLine="5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</w:tr>
      <w:tr w:rsidR="005F7DEA" w:rsidRPr="00CC32DD" w:rsidTr="008C3AEE">
        <w:trPr>
          <w:trHeight w:val="412"/>
        </w:trPr>
        <w:tc>
          <w:tcPr>
            <w:tcW w:w="0" w:type="auto"/>
          </w:tcPr>
          <w:p w:rsidR="005F7DEA" w:rsidRPr="00CB5C30" w:rsidRDefault="005F7DEA" w:rsidP="00190B85">
            <w:pPr>
              <w:pStyle w:val="ConsPlusNormal"/>
              <w:ind w:firstLine="284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7864" w:type="dxa"/>
          </w:tcPr>
          <w:p w:rsidR="005F7DEA" w:rsidRPr="00CC32DD" w:rsidRDefault="005F7DEA" w:rsidP="00DC478F">
            <w:pPr>
              <w:spacing w:line="232" w:lineRule="auto"/>
              <w:ind w:left="99"/>
              <w:rPr>
                <w:sz w:val="22"/>
                <w:szCs w:val="22"/>
                <w:lang w:eastAsia="en-US"/>
              </w:rPr>
            </w:pPr>
            <w:r w:rsidRPr="00CC32DD">
              <w:t>Доля молодых людей, вовлеченных в волонтерскую (добровольческую) деятельность, от общей численности молодых людей в возрасте от 14 до 30 лет.</w:t>
            </w:r>
          </w:p>
        </w:tc>
        <w:tc>
          <w:tcPr>
            <w:tcW w:w="0" w:type="auto"/>
          </w:tcPr>
          <w:p w:rsidR="005F7DEA" w:rsidRPr="00CC32DD" w:rsidRDefault="005F7DEA" w:rsidP="00DC478F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CC32DD">
              <w:t>%</w:t>
            </w:r>
          </w:p>
        </w:tc>
        <w:tc>
          <w:tcPr>
            <w:tcW w:w="0" w:type="auto"/>
          </w:tcPr>
          <w:p w:rsidR="005F7DEA" w:rsidRPr="00CB5C30" w:rsidRDefault="005F7DEA" w:rsidP="00DC478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7,6</w:t>
            </w:r>
          </w:p>
        </w:tc>
        <w:tc>
          <w:tcPr>
            <w:tcW w:w="0" w:type="auto"/>
          </w:tcPr>
          <w:p w:rsidR="005F7DEA" w:rsidRPr="00CB5C30" w:rsidRDefault="005F7DEA" w:rsidP="00DC478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7,7</w:t>
            </w:r>
          </w:p>
        </w:tc>
        <w:tc>
          <w:tcPr>
            <w:tcW w:w="0" w:type="auto"/>
          </w:tcPr>
          <w:p w:rsidR="005F7DEA" w:rsidRPr="00CB5C30" w:rsidRDefault="005F7DEA" w:rsidP="00DC478F">
            <w:pPr>
              <w:pStyle w:val="ConsPlusNormal"/>
              <w:ind w:firstLine="5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7,8</w:t>
            </w:r>
          </w:p>
        </w:tc>
        <w:tc>
          <w:tcPr>
            <w:tcW w:w="0" w:type="auto"/>
          </w:tcPr>
          <w:p w:rsidR="005F7DEA" w:rsidRPr="00CB5C30" w:rsidRDefault="005F7DEA" w:rsidP="00DC478F">
            <w:pPr>
              <w:pStyle w:val="ConsPlusNormal"/>
              <w:ind w:firstLine="5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7,9</w:t>
            </w:r>
          </w:p>
        </w:tc>
        <w:tc>
          <w:tcPr>
            <w:tcW w:w="0" w:type="auto"/>
          </w:tcPr>
          <w:p w:rsidR="005F7DEA" w:rsidRPr="00CB5C30" w:rsidRDefault="005F7DEA" w:rsidP="00DC478F">
            <w:pPr>
              <w:pStyle w:val="ConsPlusNormal"/>
              <w:ind w:firstLine="5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8,0</w:t>
            </w:r>
          </w:p>
        </w:tc>
        <w:tc>
          <w:tcPr>
            <w:tcW w:w="0" w:type="auto"/>
          </w:tcPr>
          <w:p w:rsidR="005F7DEA" w:rsidRDefault="005F7DEA" w:rsidP="00DC478F">
            <w:pPr>
              <w:ind w:firstLine="59"/>
              <w:jc w:val="center"/>
            </w:pPr>
            <w:r w:rsidRPr="00564854">
              <w:t>8,0</w:t>
            </w:r>
          </w:p>
        </w:tc>
        <w:tc>
          <w:tcPr>
            <w:tcW w:w="0" w:type="auto"/>
          </w:tcPr>
          <w:p w:rsidR="005F7DEA" w:rsidRDefault="005F7DEA" w:rsidP="00DC478F">
            <w:pPr>
              <w:ind w:firstLine="59"/>
              <w:jc w:val="center"/>
            </w:pPr>
            <w:r w:rsidRPr="00564854">
              <w:t>8,0</w:t>
            </w:r>
          </w:p>
        </w:tc>
      </w:tr>
      <w:tr w:rsidR="005F7DEA" w:rsidRPr="00CC32DD" w:rsidTr="008C3AEE">
        <w:trPr>
          <w:trHeight w:val="505"/>
        </w:trPr>
        <w:tc>
          <w:tcPr>
            <w:tcW w:w="0" w:type="auto"/>
          </w:tcPr>
          <w:p w:rsidR="005F7DEA" w:rsidRPr="00CB5C30" w:rsidRDefault="005F7DEA" w:rsidP="00190B85">
            <w:pPr>
              <w:pStyle w:val="ConsPlusNormal"/>
              <w:ind w:firstLine="284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7864" w:type="dxa"/>
          </w:tcPr>
          <w:p w:rsidR="005F7DEA" w:rsidRPr="00CB5C30" w:rsidRDefault="005F7DEA" w:rsidP="00DC478F">
            <w:pPr>
              <w:pStyle w:val="ConsPlusNormal"/>
              <w:ind w:firstLine="0"/>
              <w:rPr>
                <w:rFonts w:ascii="Times New Roman" w:hAnsi="Times New Roman"/>
                <w:sz w:val="20"/>
              </w:rPr>
            </w:pPr>
            <w:r w:rsidRPr="00CB5C30">
              <w:rPr>
                <w:rFonts w:ascii="Times New Roman" w:hAnsi="Times New Roman"/>
                <w:sz w:val="20"/>
              </w:rPr>
              <w:t>Доля молодых людей, вовлеченных в деятельности детских и молодежных общественных объединений, от общей численности молодых людей в возрасте от 14 до 30 лет</w:t>
            </w:r>
          </w:p>
        </w:tc>
        <w:tc>
          <w:tcPr>
            <w:tcW w:w="0" w:type="auto"/>
          </w:tcPr>
          <w:p w:rsidR="005F7DEA" w:rsidRPr="00CC32DD" w:rsidRDefault="005F7DEA" w:rsidP="00DC478F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CC32DD">
              <w:t>%</w:t>
            </w:r>
          </w:p>
        </w:tc>
        <w:tc>
          <w:tcPr>
            <w:tcW w:w="0" w:type="auto"/>
          </w:tcPr>
          <w:p w:rsidR="005F7DEA" w:rsidRPr="00CB5C30" w:rsidRDefault="005F7DEA" w:rsidP="00DC478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0,6</w:t>
            </w:r>
          </w:p>
        </w:tc>
        <w:tc>
          <w:tcPr>
            <w:tcW w:w="0" w:type="auto"/>
          </w:tcPr>
          <w:p w:rsidR="005F7DEA" w:rsidRPr="00CB5C30" w:rsidRDefault="005F7DEA" w:rsidP="00DC478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0,6</w:t>
            </w:r>
          </w:p>
        </w:tc>
        <w:tc>
          <w:tcPr>
            <w:tcW w:w="0" w:type="auto"/>
          </w:tcPr>
          <w:p w:rsidR="005F7DEA" w:rsidRPr="00CB5C30" w:rsidRDefault="005F7DEA" w:rsidP="00DC478F">
            <w:pPr>
              <w:pStyle w:val="ConsPlusNormal"/>
              <w:ind w:firstLine="5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0,7</w:t>
            </w:r>
          </w:p>
        </w:tc>
        <w:tc>
          <w:tcPr>
            <w:tcW w:w="0" w:type="auto"/>
          </w:tcPr>
          <w:p w:rsidR="005F7DEA" w:rsidRPr="00CB5C30" w:rsidRDefault="005F7DEA" w:rsidP="00DC478F">
            <w:pPr>
              <w:pStyle w:val="ConsPlusNormal"/>
              <w:ind w:firstLine="5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0,8</w:t>
            </w:r>
          </w:p>
        </w:tc>
        <w:tc>
          <w:tcPr>
            <w:tcW w:w="0" w:type="auto"/>
          </w:tcPr>
          <w:p w:rsidR="005F7DEA" w:rsidRDefault="005F7DEA" w:rsidP="00DC478F">
            <w:pPr>
              <w:ind w:firstLine="5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</w:t>
            </w:r>
          </w:p>
        </w:tc>
        <w:tc>
          <w:tcPr>
            <w:tcW w:w="0" w:type="auto"/>
          </w:tcPr>
          <w:p w:rsidR="005F7DEA" w:rsidRDefault="005F7DEA" w:rsidP="00DC478F">
            <w:pPr>
              <w:ind w:firstLine="5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</w:t>
            </w:r>
          </w:p>
        </w:tc>
        <w:tc>
          <w:tcPr>
            <w:tcW w:w="0" w:type="auto"/>
          </w:tcPr>
          <w:p w:rsidR="005F7DEA" w:rsidRDefault="005F7DEA" w:rsidP="00DC478F">
            <w:pPr>
              <w:ind w:firstLine="5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</w:t>
            </w:r>
          </w:p>
        </w:tc>
      </w:tr>
      <w:tr w:rsidR="005F7DEA" w:rsidRPr="00CC32DD" w:rsidTr="008C3AEE">
        <w:trPr>
          <w:trHeight w:val="413"/>
        </w:trPr>
        <w:tc>
          <w:tcPr>
            <w:tcW w:w="0" w:type="auto"/>
          </w:tcPr>
          <w:p w:rsidR="005F7DEA" w:rsidRPr="00CB5C30" w:rsidRDefault="005F7DEA" w:rsidP="00190B85">
            <w:pPr>
              <w:pStyle w:val="ConsPlusNormal"/>
              <w:ind w:firstLine="284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7864" w:type="dxa"/>
          </w:tcPr>
          <w:p w:rsidR="005F7DEA" w:rsidRPr="00CC32DD" w:rsidRDefault="005F7DEA" w:rsidP="00DC478F">
            <w:pPr>
              <w:spacing w:line="232" w:lineRule="auto"/>
              <w:rPr>
                <w:sz w:val="22"/>
                <w:szCs w:val="22"/>
                <w:lang w:eastAsia="en-US"/>
              </w:rPr>
            </w:pPr>
            <w:r w:rsidRPr="00CC32DD">
              <w:t>Доля молодых людей, участвующих в конкурсных мероприятиях, от общей численности молодых людей в возрасте от 14 до 30 лет.</w:t>
            </w:r>
          </w:p>
        </w:tc>
        <w:tc>
          <w:tcPr>
            <w:tcW w:w="0" w:type="auto"/>
          </w:tcPr>
          <w:p w:rsidR="005F7DEA" w:rsidRPr="00CB5C30" w:rsidRDefault="005F7DEA" w:rsidP="00DC478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0" w:type="auto"/>
          </w:tcPr>
          <w:p w:rsidR="005F7DEA" w:rsidRPr="00CC32DD" w:rsidRDefault="005F7DEA" w:rsidP="00DC478F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CC32DD">
              <w:t>16</w:t>
            </w:r>
          </w:p>
        </w:tc>
        <w:tc>
          <w:tcPr>
            <w:tcW w:w="0" w:type="auto"/>
          </w:tcPr>
          <w:p w:rsidR="005F7DEA" w:rsidRPr="00CC32DD" w:rsidRDefault="005F7DEA" w:rsidP="00DC478F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CC32DD">
              <w:t>17</w:t>
            </w:r>
          </w:p>
        </w:tc>
        <w:tc>
          <w:tcPr>
            <w:tcW w:w="0" w:type="auto"/>
          </w:tcPr>
          <w:p w:rsidR="005F7DEA" w:rsidRPr="00CC32DD" w:rsidRDefault="005F7DEA" w:rsidP="00DC478F">
            <w:pPr>
              <w:spacing w:after="200" w:line="276" w:lineRule="auto"/>
              <w:ind w:firstLine="59"/>
              <w:jc w:val="center"/>
              <w:rPr>
                <w:sz w:val="22"/>
                <w:szCs w:val="22"/>
                <w:lang w:eastAsia="en-US"/>
              </w:rPr>
            </w:pPr>
            <w:r w:rsidRPr="00CC32DD">
              <w:t>18</w:t>
            </w:r>
          </w:p>
        </w:tc>
        <w:tc>
          <w:tcPr>
            <w:tcW w:w="0" w:type="auto"/>
          </w:tcPr>
          <w:p w:rsidR="005F7DEA" w:rsidRPr="00CC32DD" w:rsidRDefault="005F7DEA" w:rsidP="00DC478F">
            <w:pPr>
              <w:spacing w:after="200" w:line="276" w:lineRule="auto"/>
              <w:ind w:firstLine="59"/>
              <w:jc w:val="center"/>
              <w:rPr>
                <w:sz w:val="22"/>
                <w:szCs w:val="22"/>
                <w:lang w:eastAsia="en-US"/>
              </w:rPr>
            </w:pPr>
            <w:r w:rsidRPr="00CC32DD">
              <w:t>19</w:t>
            </w:r>
          </w:p>
        </w:tc>
        <w:tc>
          <w:tcPr>
            <w:tcW w:w="0" w:type="auto"/>
          </w:tcPr>
          <w:p w:rsidR="005F7DEA" w:rsidRDefault="005F7DEA" w:rsidP="00DC478F">
            <w:pPr>
              <w:ind w:firstLine="5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0" w:type="auto"/>
          </w:tcPr>
          <w:p w:rsidR="005F7DEA" w:rsidRDefault="005F7DEA" w:rsidP="00DC478F">
            <w:pPr>
              <w:ind w:firstLine="5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0" w:type="auto"/>
          </w:tcPr>
          <w:p w:rsidR="005F7DEA" w:rsidRDefault="005F7DEA" w:rsidP="00DC478F">
            <w:pPr>
              <w:ind w:firstLine="5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</w:tr>
      <w:tr w:rsidR="005F7DEA" w:rsidRPr="00CC32DD" w:rsidTr="008C3AEE">
        <w:trPr>
          <w:trHeight w:val="664"/>
        </w:trPr>
        <w:tc>
          <w:tcPr>
            <w:tcW w:w="0" w:type="auto"/>
          </w:tcPr>
          <w:p w:rsidR="005F7DEA" w:rsidRPr="00CB5C30" w:rsidRDefault="005F7DEA" w:rsidP="00190B85">
            <w:pPr>
              <w:pStyle w:val="ConsPlusNormal"/>
              <w:ind w:firstLine="284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7864" w:type="dxa"/>
          </w:tcPr>
          <w:p w:rsidR="005F7DEA" w:rsidRPr="00CC32DD" w:rsidRDefault="005F7DEA" w:rsidP="00DC478F">
            <w:pPr>
              <w:spacing w:line="232" w:lineRule="auto"/>
              <w:ind w:left="34"/>
              <w:rPr>
                <w:sz w:val="22"/>
                <w:szCs w:val="22"/>
                <w:lang w:eastAsia="en-US"/>
              </w:rPr>
            </w:pPr>
            <w:r w:rsidRPr="00CC32DD">
              <w:t>Доля молодых людей, принявших участие в мероприятиях по адресному вовлечению молодежи в предпринимательскую деятельность, от общей численности молодых людей в возрасте от 14 до 30 лет.</w:t>
            </w:r>
          </w:p>
        </w:tc>
        <w:tc>
          <w:tcPr>
            <w:tcW w:w="0" w:type="auto"/>
          </w:tcPr>
          <w:p w:rsidR="005F7DEA" w:rsidRPr="00CC32DD" w:rsidRDefault="005F7DEA" w:rsidP="00DC478F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CC32DD">
              <w:t>%</w:t>
            </w:r>
          </w:p>
        </w:tc>
        <w:tc>
          <w:tcPr>
            <w:tcW w:w="0" w:type="auto"/>
          </w:tcPr>
          <w:p w:rsidR="005F7DEA" w:rsidRPr="00CC32DD" w:rsidRDefault="005F7DEA" w:rsidP="00DC478F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CC32DD">
              <w:t>16</w:t>
            </w:r>
          </w:p>
        </w:tc>
        <w:tc>
          <w:tcPr>
            <w:tcW w:w="0" w:type="auto"/>
          </w:tcPr>
          <w:p w:rsidR="005F7DEA" w:rsidRPr="00CC32DD" w:rsidRDefault="005F7DEA" w:rsidP="00DC478F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CC32DD">
              <w:t>17</w:t>
            </w:r>
          </w:p>
        </w:tc>
        <w:tc>
          <w:tcPr>
            <w:tcW w:w="0" w:type="auto"/>
          </w:tcPr>
          <w:p w:rsidR="005F7DEA" w:rsidRPr="00CC32DD" w:rsidRDefault="005F7DEA" w:rsidP="00DC478F">
            <w:pPr>
              <w:spacing w:after="200" w:line="276" w:lineRule="auto"/>
              <w:ind w:firstLine="59"/>
              <w:jc w:val="center"/>
              <w:rPr>
                <w:sz w:val="22"/>
                <w:szCs w:val="22"/>
                <w:lang w:eastAsia="en-US"/>
              </w:rPr>
            </w:pPr>
            <w:r w:rsidRPr="00CC32DD">
              <w:t>18</w:t>
            </w:r>
          </w:p>
        </w:tc>
        <w:tc>
          <w:tcPr>
            <w:tcW w:w="0" w:type="auto"/>
          </w:tcPr>
          <w:p w:rsidR="005F7DEA" w:rsidRPr="00CC32DD" w:rsidRDefault="005F7DEA" w:rsidP="00DC478F">
            <w:pPr>
              <w:spacing w:after="200" w:line="276" w:lineRule="auto"/>
              <w:ind w:firstLine="59"/>
              <w:jc w:val="center"/>
              <w:rPr>
                <w:sz w:val="22"/>
                <w:szCs w:val="22"/>
                <w:lang w:eastAsia="en-US"/>
              </w:rPr>
            </w:pPr>
            <w:r w:rsidRPr="00CC32DD">
              <w:t>19</w:t>
            </w:r>
          </w:p>
        </w:tc>
        <w:tc>
          <w:tcPr>
            <w:tcW w:w="0" w:type="auto"/>
          </w:tcPr>
          <w:p w:rsidR="005F7DEA" w:rsidRDefault="005F7DEA" w:rsidP="00DC478F">
            <w:pPr>
              <w:ind w:firstLine="59"/>
              <w:jc w:val="center"/>
            </w:pPr>
            <w:r w:rsidRPr="00EE37FF">
              <w:t>19</w:t>
            </w:r>
          </w:p>
        </w:tc>
        <w:tc>
          <w:tcPr>
            <w:tcW w:w="0" w:type="auto"/>
          </w:tcPr>
          <w:p w:rsidR="005F7DEA" w:rsidRDefault="005F7DEA" w:rsidP="00DC478F">
            <w:pPr>
              <w:ind w:firstLine="59"/>
              <w:jc w:val="center"/>
            </w:pPr>
            <w:r w:rsidRPr="00EE37FF">
              <w:t>19</w:t>
            </w:r>
          </w:p>
        </w:tc>
        <w:tc>
          <w:tcPr>
            <w:tcW w:w="0" w:type="auto"/>
          </w:tcPr>
          <w:p w:rsidR="005F7DEA" w:rsidRDefault="005F7DEA" w:rsidP="00DC478F">
            <w:pPr>
              <w:ind w:firstLine="59"/>
              <w:jc w:val="center"/>
            </w:pPr>
            <w:r w:rsidRPr="00EE37FF">
              <w:t>19</w:t>
            </w:r>
          </w:p>
        </w:tc>
      </w:tr>
      <w:tr w:rsidR="005F7DEA" w:rsidRPr="00CC32DD" w:rsidTr="008C3AEE">
        <w:trPr>
          <w:trHeight w:val="615"/>
        </w:trPr>
        <w:tc>
          <w:tcPr>
            <w:tcW w:w="0" w:type="auto"/>
          </w:tcPr>
          <w:p w:rsidR="005F7DEA" w:rsidRPr="00CB5C30" w:rsidRDefault="005F7DEA" w:rsidP="00190B85">
            <w:pPr>
              <w:pStyle w:val="ConsPlusNormal"/>
              <w:ind w:firstLine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7864" w:type="dxa"/>
          </w:tcPr>
          <w:p w:rsidR="005F7DEA" w:rsidRPr="00CC32DD" w:rsidRDefault="005F7DEA" w:rsidP="00DC478F">
            <w:pPr>
              <w:spacing w:line="232" w:lineRule="auto"/>
              <w:ind w:left="34"/>
              <w:rPr>
                <w:sz w:val="22"/>
                <w:szCs w:val="22"/>
                <w:lang w:eastAsia="en-US"/>
              </w:rPr>
            </w:pPr>
            <w:r w:rsidRPr="00CC32DD">
              <w:t>Увеличение чи</w:t>
            </w:r>
            <w:r>
              <w:t>сленности молодых людей</w:t>
            </w:r>
            <w:r w:rsidRPr="00CC32DD">
              <w:t xml:space="preserve"> допризывного возраста, занимающихся военно-прикладными и военно-техническими видами спорта, по сравнению с предыдущим годом.</w:t>
            </w:r>
          </w:p>
        </w:tc>
        <w:tc>
          <w:tcPr>
            <w:tcW w:w="0" w:type="auto"/>
          </w:tcPr>
          <w:p w:rsidR="005F7DEA" w:rsidRPr="00CC32DD" w:rsidRDefault="005F7DEA" w:rsidP="00DC478F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CC32DD">
              <w:t>%</w:t>
            </w:r>
          </w:p>
        </w:tc>
        <w:tc>
          <w:tcPr>
            <w:tcW w:w="0" w:type="auto"/>
          </w:tcPr>
          <w:p w:rsidR="005F7DEA" w:rsidRPr="00CC32DD" w:rsidRDefault="005F7DEA" w:rsidP="00DC478F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t>16</w:t>
            </w:r>
          </w:p>
        </w:tc>
        <w:tc>
          <w:tcPr>
            <w:tcW w:w="0" w:type="auto"/>
          </w:tcPr>
          <w:p w:rsidR="005F7DEA" w:rsidRPr="00CC32DD" w:rsidRDefault="005F7DEA" w:rsidP="00DC478F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t>17</w:t>
            </w:r>
          </w:p>
        </w:tc>
        <w:tc>
          <w:tcPr>
            <w:tcW w:w="0" w:type="auto"/>
          </w:tcPr>
          <w:p w:rsidR="005F7DEA" w:rsidRPr="00CC32DD" w:rsidRDefault="005F7DEA" w:rsidP="00DC478F">
            <w:pPr>
              <w:spacing w:after="200" w:line="276" w:lineRule="auto"/>
              <w:ind w:firstLine="59"/>
              <w:jc w:val="center"/>
              <w:rPr>
                <w:sz w:val="22"/>
                <w:szCs w:val="22"/>
                <w:lang w:eastAsia="en-US"/>
              </w:rPr>
            </w:pPr>
            <w:r>
              <w:t>18</w:t>
            </w:r>
          </w:p>
        </w:tc>
        <w:tc>
          <w:tcPr>
            <w:tcW w:w="0" w:type="auto"/>
          </w:tcPr>
          <w:p w:rsidR="005F7DEA" w:rsidRPr="00CC32DD" w:rsidRDefault="005F7DEA" w:rsidP="00DC478F">
            <w:pPr>
              <w:spacing w:after="200" w:line="276" w:lineRule="auto"/>
              <w:ind w:firstLine="59"/>
              <w:jc w:val="center"/>
              <w:rPr>
                <w:sz w:val="22"/>
                <w:szCs w:val="22"/>
                <w:lang w:eastAsia="en-US"/>
              </w:rPr>
            </w:pPr>
            <w:r>
              <w:t>19</w:t>
            </w:r>
          </w:p>
        </w:tc>
        <w:tc>
          <w:tcPr>
            <w:tcW w:w="0" w:type="auto"/>
          </w:tcPr>
          <w:p w:rsidR="005F7DEA" w:rsidRDefault="005F7DEA" w:rsidP="00DC478F">
            <w:pPr>
              <w:ind w:firstLine="59"/>
              <w:jc w:val="center"/>
            </w:pPr>
            <w:r>
              <w:t>20</w:t>
            </w:r>
          </w:p>
        </w:tc>
        <w:tc>
          <w:tcPr>
            <w:tcW w:w="0" w:type="auto"/>
          </w:tcPr>
          <w:p w:rsidR="005F7DEA" w:rsidRDefault="005F7DEA" w:rsidP="00DC478F">
            <w:pPr>
              <w:ind w:firstLine="59"/>
              <w:jc w:val="center"/>
            </w:pPr>
            <w:r>
              <w:t>21</w:t>
            </w:r>
          </w:p>
        </w:tc>
        <w:tc>
          <w:tcPr>
            <w:tcW w:w="0" w:type="auto"/>
          </w:tcPr>
          <w:p w:rsidR="005F7DEA" w:rsidRDefault="005F7DEA" w:rsidP="00DC478F">
            <w:pPr>
              <w:ind w:firstLine="59"/>
              <w:jc w:val="center"/>
            </w:pPr>
            <w:r>
              <w:t>2</w:t>
            </w:r>
            <w:r w:rsidRPr="00527CB7">
              <w:t>2</w:t>
            </w:r>
          </w:p>
        </w:tc>
      </w:tr>
      <w:tr w:rsidR="005F7DEA" w:rsidRPr="00CC32DD" w:rsidTr="008C3AEE">
        <w:tc>
          <w:tcPr>
            <w:tcW w:w="0" w:type="auto"/>
          </w:tcPr>
          <w:p w:rsidR="005F7DEA" w:rsidRPr="00CB5C30" w:rsidRDefault="005F7DEA" w:rsidP="00190B85">
            <w:pPr>
              <w:pStyle w:val="ConsPlusNormal"/>
              <w:ind w:firstLine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8.</w:t>
            </w:r>
          </w:p>
        </w:tc>
        <w:tc>
          <w:tcPr>
            <w:tcW w:w="7864" w:type="dxa"/>
          </w:tcPr>
          <w:p w:rsidR="005F7DEA" w:rsidRPr="00CC32DD" w:rsidRDefault="005F7DEA" w:rsidP="00DC478F">
            <w:pPr>
              <w:spacing w:line="232" w:lineRule="auto"/>
              <w:ind w:left="34"/>
              <w:rPr>
                <w:sz w:val="22"/>
                <w:szCs w:val="22"/>
                <w:lang w:eastAsia="en-US"/>
              </w:rPr>
            </w:pPr>
            <w:r w:rsidRPr="00CC32DD">
              <w:t>Доля молодежи, участвующей в мероприятиях по патриотическому воспитанию, по отношению к общей численности молодежи.</w:t>
            </w:r>
          </w:p>
        </w:tc>
        <w:tc>
          <w:tcPr>
            <w:tcW w:w="0" w:type="auto"/>
          </w:tcPr>
          <w:p w:rsidR="005F7DEA" w:rsidRPr="00CC32DD" w:rsidRDefault="005F7DEA" w:rsidP="00DC478F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CC32DD">
              <w:t>%</w:t>
            </w:r>
          </w:p>
        </w:tc>
        <w:tc>
          <w:tcPr>
            <w:tcW w:w="0" w:type="auto"/>
          </w:tcPr>
          <w:p w:rsidR="005F7DEA" w:rsidRPr="00CC32DD" w:rsidRDefault="005F7DEA" w:rsidP="00DC478F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CC32DD">
              <w:t>17</w:t>
            </w:r>
          </w:p>
        </w:tc>
        <w:tc>
          <w:tcPr>
            <w:tcW w:w="0" w:type="auto"/>
          </w:tcPr>
          <w:p w:rsidR="005F7DEA" w:rsidRPr="00CC32DD" w:rsidRDefault="005F7DEA" w:rsidP="00DC478F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CC32DD">
              <w:t>18</w:t>
            </w:r>
          </w:p>
        </w:tc>
        <w:tc>
          <w:tcPr>
            <w:tcW w:w="0" w:type="auto"/>
          </w:tcPr>
          <w:p w:rsidR="005F7DEA" w:rsidRPr="00CC32DD" w:rsidRDefault="005F7DEA" w:rsidP="00DC478F">
            <w:pPr>
              <w:spacing w:after="200" w:line="276" w:lineRule="auto"/>
              <w:ind w:firstLine="59"/>
              <w:jc w:val="center"/>
              <w:rPr>
                <w:sz w:val="22"/>
                <w:szCs w:val="22"/>
                <w:lang w:eastAsia="en-US"/>
              </w:rPr>
            </w:pPr>
            <w:r w:rsidRPr="00CC32DD">
              <w:t>19</w:t>
            </w:r>
          </w:p>
        </w:tc>
        <w:tc>
          <w:tcPr>
            <w:tcW w:w="0" w:type="auto"/>
          </w:tcPr>
          <w:p w:rsidR="005F7DEA" w:rsidRPr="00CC32DD" w:rsidRDefault="005F7DEA" w:rsidP="00DC478F">
            <w:pPr>
              <w:spacing w:after="200" w:line="276" w:lineRule="auto"/>
              <w:ind w:firstLine="59"/>
              <w:jc w:val="center"/>
              <w:rPr>
                <w:sz w:val="22"/>
                <w:szCs w:val="22"/>
                <w:lang w:eastAsia="en-US"/>
              </w:rPr>
            </w:pPr>
            <w:r w:rsidRPr="00CC32DD">
              <w:t>20</w:t>
            </w:r>
          </w:p>
        </w:tc>
        <w:tc>
          <w:tcPr>
            <w:tcW w:w="0" w:type="auto"/>
          </w:tcPr>
          <w:p w:rsidR="005F7DEA" w:rsidRDefault="005F7DEA" w:rsidP="00DC478F">
            <w:pPr>
              <w:ind w:firstLine="59"/>
              <w:jc w:val="center"/>
            </w:pPr>
            <w:r w:rsidRPr="000C439A">
              <w:t>20</w:t>
            </w:r>
          </w:p>
        </w:tc>
        <w:tc>
          <w:tcPr>
            <w:tcW w:w="0" w:type="auto"/>
          </w:tcPr>
          <w:p w:rsidR="005F7DEA" w:rsidRDefault="005F7DEA" w:rsidP="00DC478F">
            <w:pPr>
              <w:ind w:firstLine="59"/>
              <w:jc w:val="center"/>
            </w:pPr>
            <w:r w:rsidRPr="000C439A">
              <w:t>2</w:t>
            </w:r>
            <w:r>
              <w:t>1</w:t>
            </w:r>
          </w:p>
        </w:tc>
        <w:tc>
          <w:tcPr>
            <w:tcW w:w="0" w:type="auto"/>
          </w:tcPr>
          <w:p w:rsidR="005F7DEA" w:rsidRDefault="005F7DEA" w:rsidP="00DC478F">
            <w:pPr>
              <w:ind w:firstLine="59"/>
              <w:jc w:val="center"/>
            </w:pPr>
            <w:r w:rsidRPr="000C439A">
              <w:t>2</w:t>
            </w:r>
            <w:r>
              <w:t>2</w:t>
            </w:r>
          </w:p>
        </w:tc>
      </w:tr>
      <w:tr w:rsidR="005F7DEA" w:rsidRPr="00CC32DD" w:rsidTr="008C3AEE">
        <w:tc>
          <w:tcPr>
            <w:tcW w:w="0" w:type="auto"/>
          </w:tcPr>
          <w:p w:rsidR="005F7DEA" w:rsidRPr="00CB5C30" w:rsidRDefault="005F7DEA" w:rsidP="00190B85">
            <w:pPr>
              <w:pStyle w:val="ConsPlusNormal"/>
              <w:ind w:firstLine="28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9.</w:t>
            </w:r>
          </w:p>
        </w:tc>
        <w:tc>
          <w:tcPr>
            <w:tcW w:w="7864" w:type="dxa"/>
          </w:tcPr>
          <w:p w:rsidR="005F7DEA" w:rsidRPr="00CC32DD" w:rsidRDefault="005F7DEA" w:rsidP="00DC478F">
            <w:pPr>
              <w:spacing w:line="232" w:lineRule="auto"/>
              <w:ind w:left="34"/>
              <w:rPr>
                <w:sz w:val="22"/>
                <w:szCs w:val="22"/>
                <w:lang w:eastAsia="en-US"/>
              </w:rPr>
            </w:pPr>
            <w:r w:rsidRPr="00CC32DD">
              <w:t>Доля детей и молодежи, систематически занимающегося физической культурой и спортом в общей численности данной категории населения</w:t>
            </w:r>
          </w:p>
        </w:tc>
        <w:tc>
          <w:tcPr>
            <w:tcW w:w="0" w:type="auto"/>
          </w:tcPr>
          <w:p w:rsidR="005F7DEA" w:rsidRPr="00CC32DD" w:rsidRDefault="005F7DEA" w:rsidP="00DC478F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CC32DD">
              <w:t>%</w:t>
            </w:r>
          </w:p>
        </w:tc>
        <w:tc>
          <w:tcPr>
            <w:tcW w:w="0" w:type="auto"/>
          </w:tcPr>
          <w:p w:rsidR="005F7DEA" w:rsidRPr="00CC32DD" w:rsidRDefault="005F7DEA" w:rsidP="00DC478F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t>67,4</w:t>
            </w:r>
          </w:p>
        </w:tc>
        <w:tc>
          <w:tcPr>
            <w:tcW w:w="0" w:type="auto"/>
          </w:tcPr>
          <w:p w:rsidR="005F7DEA" w:rsidRPr="00CC32DD" w:rsidRDefault="005F7DEA" w:rsidP="00DC478F">
            <w:pPr>
              <w:spacing w:after="200"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t>68,0</w:t>
            </w:r>
          </w:p>
        </w:tc>
        <w:tc>
          <w:tcPr>
            <w:tcW w:w="0" w:type="auto"/>
          </w:tcPr>
          <w:p w:rsidR="005F7DEA" w:rsidRPr="00CC32DD" w:rsidRDefault="005F7DEA" w:rsidP="00DC478F">
            <w:pPr>
              <w:spacing w:after="200" w:line="276" w:lineRule="auto"/>
              <w:ind w:firstLine="59"/>
              <w:jc w:val="center"/>
              <w:rPr>
                <w:sz w:val="22"/>
                <w:szCs w:val="22"/>
                <w:lang w:eastAsia="en-US"/>
              </w:rPr>
            </w:pPr>
            <w:r>
              <w:t>70,0</w:t>
            </w:r>
          </w:p>
        </w:tc>
        <w:tc>
          <w:tcPr>
            <w:tcW w:w="0" w:type="auto"/>
          </w:tcPr>
          <w:p w:rsidR="005F7DEA" w:rsidRPr="00CC32DD" w:rsidRDefault="005F7DEA" w:rsidP="00DC478F">
            <w:pPr>
              <w:spacing w:after="200" w:line="276" w:lineRule="auto"/>
              <w:ind w:firstLine="59"/>
              <w:jc w:val="center"/>
              <w:rPr>
                <w:sz w:val="22"/>
                <w:szCs w:val="22"/>
                <w:lang w:eastAsia="en-US"/>
              </w:rPr>
            </w:pPr>
            <w:r>
              <w:t>71,0</w:t>
            </w:r>
          </w:p>
        </w:tc>
        <w:tc>
          <w:tcPr>
            <w:tcW w:w="0" w:type="auto"/>
          </w:tcPr>
          <w:p w:rsidR="005F7DEA" w:rsidRPr="00CC32DD" w:rsidRDefault="005F7DEA" w:rsidP="00DC478F">
            <w:pPr>
              <w:spacing w:after="200" w:line="276" w:lineRule="auto"/>
              <w:ind w:firstLine="59"/>
              <w:jc w:val="center"/>
            </w:pPr>
            <w:r>
              <w:t>72,0</w:t>
            </w:r>
          </w:p>
        </w:tc>
        <w:tc>
          <w:tcPr>
            <w:tcW w:w="0" w:type="auto"/>
          </w:tcPr>
          <w:p w:rsidR="005F7DEA" w:rsidRPr="00CC32DD" w:rsidRDefault="005F7DEA" w:rsidP="00DC478F">
            <w:pPr>
              <w:spacing w:after="200" w:line="276" w:lineRule="auto"/>
              <w:ind w:firstLine="59"/>
              <w:jc w:val="center"/>
            </w:pPr>
            <w:r>
              <w:t>72,5</w:t>
            </w:r>
          </w:p>
        </w:tc>
        <w:tc>
          <w:tcPr>
            <w:tcW w:w="0" w:type="auto"/>
          </w:tcPr>
          <w:p w:rsidR="005F7DEA" w:rsidRPr="00CC32DD" w:rsidRDefault="005F7DEA" w:rsidP="00DC478F">
            <w:pPr>
              <w:spacing w:after="200" w:line="276" w:lineRule="auto"/>
              <w:ind w:firstLine="59"/>
              <w:jc w:val="center"/>
            </w:pPr>
            <w:r>
              <w:t>73,0</w:t>
            </w:r>
          </w:p>
        </w:tc>
      </w:tr>
    </w:tbl>
    <w:p w:rsidR="005F7DEA" w:rsidRPr="00381350" w:rsidRDefault="005F7DEA" w:rsidP="00935802">
      <w:pPr>
        <w:rPr>
          <w:sz w:val="24"/>
          <w:szCs w:val="24"/>
        </w:rPr>
      </w:pPr>
    </w:p>
    <w:p w:rsidR="005F7DEA" w:rsidRPr="00CC32DD" w:rsidRDefault="005F7DEA" w:rsidP="00D57DD7">
      <w:pPr>
        <w:pStyle w:val="ConsPlusNormal"/>
        <w:jc w:val="right"/>
        <w:rPr>
          <w:rFonts w:ascii="Times New Roman" w:hAnsi="Times New Roman"/>
        </w:rPr>
      </w:pPr>
    </w:p>
    <w:p w:rsidR="005F7DEA" w:rsidRPr="00CC32DD" w:rsidRDefault="005F7DEA" w:rsidP="00D57DD7">
      <w:pPr>
        <w:pStyle w:val="ConsPlusNormal"/>
        <w:jc w:val="right"/>
        <w:rPr>
          <w:rFonts w:ascii="Times New Roman" w:hAnsi="Times New Roman"/>
        </w:rPr>
      </w:pPr>
      <w:r w:rsidRPr="00CC32DD">
        <w:rPr>
          <w:rFonts w:ascii="Times New Roman" w:hAnsi="Times New Roman"/>
        </w:rPr>
        <w:t>Приложение № 2</w:t>
      </w:r>
    </w:p>
    <w:p w:rsidR="005F7DEA" w:rsidRPr="00CC32DD" w:rsidRDefault="005F7DEA" w:rsidP="00D57DD7">
      <w:pPr>
        <w:pStyle w:val="ConsPlusNormal"/>
        <w:jc w:val="right"/>
        <w:rPr>
          <w:rFonts w:ascii="Times New Roman" w:hAnsi="Times New Roman"/>
        </w:rPr>
      </w:pPr>
      <w:r w:rsidRPr="00CC32DD">
        <w:rPr>
          <w:rFonts w:ascii="Times New Roman" w:hAnsi="Times New Roman"/>
        </w:rPr>
        <w:t>к муниципальной программе</w:t>
      </w:r>
    </w:p>
    <w:p w:rsidR="005F7DEA" w:rsidRPr="00CC32DD" w:rsidRDefault="005F7DEA" w:rsidP="00D57DD7">
      <w:pPr>
        <w:pStyle w:val="ConsPlusNormal"/>
        <w:jc w:val="right"/>
        <w:rPr>
          <w:rFonts w:ascii="Times New Roman" w:hAnsi="Times New Roman"/>
        </w:rPr>
      </w:pPr>
      <w:r w:rsidRPr="00CC32DD">
        <w:rPr>
          <w:rFonts w:ascii="Times New Roman" w:hAnsi="Times New Roman"/>
        </w:rPr>
        <w:t xml:space="preserve"> «Молодежь Мокшанского района </w:t>
      </w:r>
    </w:p>
    <w:p w:rsidR="005F7DEA" w:rsidRPr="00CC32DD" w:rsidRDefault="005F7DEA" w:rsidP="00D57DD7">
      <w:pPr>
        <w:pStyle w:val="ConsPlusNormal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Пензенской области на 2014-2020 </w:t>
      </w:r>
      <w:r w:rsidRPr="00CC32DD">
        <w:rPr>
          <w:rFonts w:ascii="Times New Roman" w:hAnsi="Times New Roman"/>
        </w:rPr>
        <w:t>годы»</w:t>
      </w:r>
    </w:p>
    <w:p w:rsidR="005F7DEA" w:rsidRPr="00CC32DD" w:rsidRDefault="005F7DEA" w:rsidP="00D57DD7">
      <w:pPr>
        <w:pStyle w:val="ConsPlusNormal"/>
        <w:jc w:val="both"/>
        <w:rPr>
          <w:rFonts w:ascii="Times New Roman" w:hAnsi="Times New Roman"/>
        </w:rPr>
      </w:pPr>
    </w:p>
    <w:p w:rsidR="005F7DEA" w:rsidRPr="00CC32DD" w:rsidRDefault="005F7DEA" w:rsidP="00D57DD7">
      <w:pPr>
        <w:pStyle w:val="ConsPlusNormal"/>
        <w:ind w:firstLine="540"/>
        <w:jc w:val="both"/>
        <w:rPr>
          <w:rFonts w:ascii="Times New Roman" w:hAnsi="Times New Roman"/>
        </w:rPr>
      </w:pPr>
    </w:p>
    <w:p w:rsidR="005F7DEA" w:rsidRPr="00CC32DD" w:rsidRDefault="005F7DEA" w:rsidP="00D57DD7">
      <w:pPr>
        <w:pStyle w:val="ConsPlusNormal"/>
        <w:jc w:val="both"/>
        <w:rPr>
          <w:rFonts w:ascii="Times New Roman" w:hAnsi="Times New Roman"/>
        </w:rPr>
      </w:pPr>
    </w:p>
    <w:p w:rsidR="005F7DEA" w:rsidRPr="00CC32DD" w:rsidRDefault="005F7DEA" w:rsidP="00D57DD7">
      <w:pPr>
        <w:pStyle w:val="ConsPlusNormal"/>
        <w:jc w:val="center"/>
        <w:rPr>
          <w:rFonts w:ascii="Times New Roman" w:hAnsi="Times New Roman"/>
        </w:rPr>
      </w:pPr>
      <w:bookmarkStart w:id="5" w:name="P595"/>
      <w:bookmarkEnd w:id="5"/>
      <w:r w:rsidRPr="00CC32DD">
        <w:rPr>
          <w:rFonts w:ascii="Times New Roman" w:hAnsi="Times New Roman"/>
        </w:rPr>
        <w:t>СВЕДЕНИЯ</w:t>
      </w:r>
    </w:p>
    <w:p w:rsidR="005F7DEA" w:rsidRPr="00CC32DD" w:rsidRDefault="005F7DEA" w:rsidP="00D57DD7">
      <w:pPr>
        <w:pStyle w:val="ConsPlusNormal"/>
        <w:jc w:val="center"/>
        <w:rPr>
          <w:rFonts w:ascii="Times New Roman" w:hAnsi="Times New Roman"/>
        </w:rPr>
      </w:pPr>
      <w:r w:rsidRPr="00CC32DD">
        <w:rPr>
          <w:rFonts w:ascii="Times New Roman" w:hAnsi="Times New Roman"/>
        </w:rPr>
        <w:t>об основных мерах правового регулирования в сфере реализации</w:t>
      </w:r>
    </w:p>
    <w:p w:rsidR="005F7DEA" w:rsidRPr="00CC32DD" w:rsidRDefault="005F7DEA" w:rsidP="00D57DD7">
      <w:pPr>
        <w:pStyle w:val="ConsPlusNormal"/>
        <w:jc w:val="center"/>
        <w:rPr>
          <w:rFonts w:ascii="Times New Roman" w:hAnsi="Times New Roman"/>
        </w:rPr>
      </w:pPr>
      <w:r w:rsidRPr="00CC32DD">
        <w:rPr>
          <w:rFonts w:ascii="Times New Roman" w:hAnsi="Times New Roman"/>
        </w:rPr>
        <w:t>муниципальной программы Мокшанского района</w:t>
      </w:r>
    </w:p>
    <w:p w:rsidR="005F7DEA" w:rsidRPr="00CC32DD" w:rsidRDefault="005F7DEA" w:rsidP="00D57DD7">
      <w:pPr>
        <w:pStyle w:val="ConsPlusNormal"/>
        <w:jc w:val="center"/>
        <w:rPr>
          <w:rFonts w:ascii="Times New Roman" w:hAnsi="Times New Roman"/>
        </w:rPr>
      </w:pPr>
      <w:r w:rsidRPr="00CC32DD">
        <w:rPr>
          <w:rFonts w:ascii="Times New Roman" w:hAnsi="Times New Roman"/>
        </w:rPr>
        <w:t xml:space="preserve">«Молодежь Мокшанского района </w:t>
      </w:r>
      <w:r>
        <w:rPr>
          <w:rFonts w:ascii="Times New Roman" w:hAnsi="Times New Roman"/>
        </w:rPr>
        <w:t xml:space="preserve"> Пензенской области на 2014-2020</w:t>
      </w:r>
      <w:r w:rsidRPr="00CC32DD">
        <w:rPr>
          <w:rFonts w:ascii="Times New Roman" w:hAnsi="Times New Roman"/>
        </w:rPr>
        <w:t xml:space="preserve"> годы»</w:t>
      </w:r>
    </w:p>
    <w:p w:rsidR="005F7DEA" w:rsidRPr="00CC32DD" w:rsidRDefault="005F7DEA" w:rsidP="00D57DD7">
      <w:pPr>
        <w:pStyle w:val="ConsPlusNormal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5F7DEA" w:rsidRPr="00CC32DD" w:rsidRDefault="005F7DEA" w:rsidP="00D57DD7">
      <w:pPr>
        <w:pStyle w:val="ConsPlusNormal"/>
        <w:jc w:val="both"/>
        <w:rPr>
          <w:rFonts w:ascii="Times New Roman" w:hAnsi="Times New Roman"/>
        </w:rPr>
      </w:pPr>
    </w:p>
    <w:tbl>
      <w:tblPr>
        <w:tblW w:w="14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610"/>
        <w:gridCol w:w="2942"/>
        <w:gridCol w:w="4675"/>
        <w:gridCol w:w="3830"/>
        <w:gridCol w:w="2842"/>
      </w:tblGrid>
      <w:tr w:rsidR="005F7DEA" w:rsidRPr="00CC32DD" w:rsidTr="00DA5DBA">
        <w:tc>
          <w:tcPr>
            <w:tcW w:w="610" w:type="dxa"/>
          </w:tcPr>
          <w:p w:rsidR="005F7DEA" w:rsidRPr="00CB5C30" w:rsidRDefault="005F7DEA" w:rsidP="00DA5DB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</w:rPr>
              <w:t>№</w:t>
            </w:r>
            <w:r w:rsidRPr="00CB5C30">
              <w:rPr>
                <w:rFonts w:ascii="Times New Roman" w:hAnsi="Times New Roman"/>
                <w:sz w:val="20"/>
                <w:szCs w:val="20"/>
              </w:rPr>
              <w:t xml:space="preserve"> п/п</w:t>
            </w:r>
          </w:p>
        </w:tc>
        <w:tc>
          <w:tcPr>
            <w:tcW w:w="2942" w:type="dxa"/>
          </w:tcPr>
          <w:p w:rsidR="005F7DEA" w:rsidRPr="00CB5C30" w:rsidRDefault="005F7DEA" w:rsidP="00DA5DB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Вид нормативного правового акта</w:t>
            </w:r>
          </w:p>
        </w:tc>
        <w:tc>
          <w:tcPr>
            <w:tcW w:w="4675" w:type="dxa"/>
          </w:tcPr>
          <w:p w:rsidR="005F7DEA" w:rsidRPr="00CB5C30" w:rsidRDefault="005F7DEA" w:rsidP="00DA5DB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Основные положения нормативного правового акта</w:t>
            </w:r>
          </w:p>
        </w:tc>
        <w:tc>
          <w:tcPr>
            <w:tcW w:w="3830" w:type="dxa"/>
          </w:tcPr>
          <w:p w:rsidR="005F7DEA" w:rsidRPr="00CB5C30" w:rsidRDefault="005F7DEA" w:rsidP="00DA5DB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Наименование управления, отдела администрации Мокшанского района, ответственного за подготовку нормативного правового акта</w:t>
            </w:r>
          </w:p>
        </w:tc>
        <w:tc>
          <w:tcPr>
            <w:tcW w:w="2842" w:type="dxa"/>
          </w:tcPr>
          <w:p w:rsidR="005F7DEA" w:rsidRPr="00CB5C30" w:rsidRDefault="005F7DEA" w:rsidP="00DA5DB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Ожидаемые сроки принятия</w:t>
            </w:r>
          </w:p>
        </w:tc>
      </w:tr>
      <w:tr w:rsidR="005F7DEA" w:rsidRPr="00CC32DD" w:rsidTr="00DA5DBA">
        <w:tc>
          <w:tcPr>
            <w:tcW w:w="61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942" w:type="dxa"/>
          </w:tcPr>
          <w:p w:rsidR="005F7DEA" w:rsidRPr="00CB5C30" w:rsidRDefault="005F7DEA" w:rsidP="00DA5DB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75" w:type="dxa"/>
          </w:tcPr>
          <w:p w:rsidR="005F7DEA" w:rsidRPr="00CB5C30" w:rsidRDefault="005F7DEA" w:rsidP="00DA5DB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830" w:type="dxa"/>
          </w:tcPr>
          <w:p w:rsidR="005F7DEA" w:rsidRPr="00CB5C30" w:rsidRDefault="005F7DEA" w:rsidP="00DA5DB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842" w:type="dxa"/>
          </w:tcPr>
          <w:p w:rsidR="005F7DEA" w:rsidRPr="00CB5C30" w:rsidRDefault="005F7DEA" w:rsidP="00DA5DB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5F7DEA" w:rsidRPr="00CC32DD" w:rsidTr="00DA5DBA">
        <w:tc>
          <w:tcPr>
            <w:tcW w:w="61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11.</w:t>
            </w:r>
          </w:p>
        </w:tc>
        <w:tc>
          <w:tcPr>
            <w:tcW w:w="2942" w:type="dxa"/>
          </w:tcPr>
          <w:p w:rsidR="005F7DEA" w:rsidRPr="00CB5C30" w:rsidRDefault="005F7DEA" w:rsidP="00DA5DBA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CB5C30">
              <w:rPr>
                <w:rFonts w:ascii="Times New Roman" w:hAnsi="Times New Roman"/>
                <w:sz w:val="20"/>
              </w:rPr>
              <w:t>Постановление администрации Мокшанского района Пензенской области</w:t>
            </w:r>
          </w:p>
        </w:tc>
        <w:tc>
          <w:tcPr>
            <w:tcW w:w="4675" w:type="dxa"/>
          </w:tcPr>
          <w:p w:rsidR="005F7DEA" w:rsidRPr="00CC32DD" w:rsidRDefault="005F7DEA" w:rsidP="00DA5DBA">
            <w:pPr>
              <w:autoSpaceDE w:val="0"/>
              <w:autoSpaceDN w:val="0"/>
              <w:adjustRightInd w:val="0"/>
              <w:spacing w:line="228" w:lineRule="auto"/>
              <w:ind w:left="134" w:right="-179"/>
              <w:jc w:val="center"/>
            </w:pPr>
            <w:r w:rsidRPr="00CC32DD">
              <w:t>Внесение изменений в действующую</w:t>
            </w:r>
          </w:p>
          <w:p w:rsidR="005F7DEA" w:rsidRPr="00CC32DD" w:rsidRDefault="005F7DEA" w:rsidP="00DA5DBA">
            <w:pPr>
              <w:autoSpaceDE w:val="0"/>
              <w:autoSpaceDN w:val="0"/>
              <w:adjustRightInd w:val="0"/>
              <w:spacing w:line="228" w:lineRule="auto"/>
              <w:ind w:left="134" w:right="-179"/>
              <w:jc w:val="center"/>
            </w:pPr>
            <w:r w:rsidRPr="00CC32DD">
              <w:t>редакцию муниципальной</w:t>
            </w:r>
          </w:p>
          <w:p w:rsidR="005F7DEA" w:rsidRPr="00CC32DD" w:rsidRDefault="005F7DEA" w:rsidP="00DA5DBA">
            <w:pPr>
              <w:autoSpaceDE w:val="0"/>
              <w:autoSpaceDN w:val="0"/>
              <w:adjustRightInd w:val="0"/>
              <w:spacing w:line="228" w:lineRule="auto"/>
              <w:ind w:left="134" w:right="-179"/>
              <w:jc w:val="center"/>
            </w:pPr>
            <w:r w:rsidRPr="00CC32DD">
              <w:t>программы «Молодежь Мокшанского района</w:t>
            </w:r>
          </w:p>
          <w:p w:rsidR="005F7DEA" w:rsidRPr="00CC32DD" w:rsidRDefault="005F7DEA" w:rsidP="00DA5DBA">
            <w:pPr>
              <w:autoSpaceDE w:val="0"/>
              <w:autoSpaceDN w:val="0"/>
              <w:adjustRightInd w:val="0"/>
              <w:spacing w:line="228" w:lineRule="auto"/>
              <w:ind w:left="134" w:right="-179"/>
              <w:jc w:val="center"/>
            </w:pPr>
            <w:r>
              <w:t>Пензенской области на 2014–2020</w:t>
            </w:r>
            <w:r w:rsidRPr="00CC32DD">
              <w:t xml:space="preserve"> годы»</w:t>
            </w:r>
          </w:p>
        </w:tc>
        <w:tc>
          <w:tcPr>
            <w:tcW w:w="3830" w:type="dxa"/>
          </w:tcPr>
          <w:p w:rsidR="005F7DEA" w:rsidRPr="00CB5C30" w:rsidRDefault="005F7DEA" w:rsidP="00DA5DBA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CB5C30">
              <w:rPr>
                <w:rFonts w:ascii="Times New Roman" w:hAnsi="Times New Roman"/>
                <w:sz w:val="20"/>
              </w:rPr>
              <w:t>Отдел по реализации молодежной политики, культуре, физической культуре и спорту администрации Мокшанского</w:t>
            </w:r>
          </w:p>
        </w:tc>
        <w:tc>
          <w:tcPr>
            <w:tcW w:w="2842" w:type="dxa"/>
          </w:tcPr>
          <w:p w:rsidR="005F7DEA" w:rsidRPr="00CB5C30" w:rsidRDefault="005F7DEA" w:rsidP="00DA5DBA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  <w:r w:rsidRPr="00CB5C30">
              <w:rPr>
                <w:rFonts w:ascii="Times New Roman" w:hAnsi="Times New Roman"/>
                <w:sz w:val="20"/>
              </w:rPr>
              <w:t>По мере необходимости</w:t>
            </w:r>
          </w:p>
        </w:tc>
      </w:tr>
    </w:tbl>
    <w:p w:rsidR="005F7DEA" w:rsidRPr="00CC32DD" w:rsidRDefault="005F7DEA" w:rsidP="00D57DD7">
      <w:pPr>
        <w:pStyle w:val="ConsPlusNormal"/>
        <w:jc w:val="both"/>
        <w:rPr>
          <w:rFonts w:ascii="Times New Roman" w:hAnsi="Times New Roman"/>
        </w:rPr>
      </w:pPr>
    </w:p>
    <w:p w:rsidR="005F7DEA" w:rsidRPr="00CC32DD" w:rsidRDefault="005F7DEA" w:rsidP="00D57DD7">
      <w:pPr>
        <w:pStyle w:val="ConsPlusNormal"/>
        <w:jc w:val="both"/>
        <w:rPr>
          <w:rFonts w:ascii="Times New Roman" w:hAnsi="Times New Roman"/>
        </w:rPr>
      </w:pPr>
    </w:p>
    <w:p w:rsidR="005F7DEA" w:rsidRPr="00CC32DD" w:rsidRDefault="005F7DEA" w:rsidP="00D57DD7">
      <w:pPr>
        <w:autoSpaceDE w:val="0"/>
        <w:autoSpaceDN w:val="0"/>
        <w:adjustRightInd w:val="0"/>
        <w:rPr>
          <w:sz w:val="16"/>
          <w:szCs w:val="16"/>
        </w:rPr>
      </w:pPr>
    </w:p>
    <w:p w:rsidR="005F7DEA" w:rsidRPr="00CC32DD" w:rsidRDefault="005F7DEA" w:rsidP="00D57DD7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5F7DEA" w:rsidRPr="00CC32DD" w:rsidRDefault="005F7DEA" w:rsidP="00D57DD7">
      <w:pPr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5F7DEA" w:rsidRPr="00CC32DD" w:rsidRDefault="005F7DEA" w:rsidP="00935802">
      <w:pPr>
        <w:rPr>
          <w:sz w:val="24"/>
          <w:szCs w:val="24"/>
          <w:lang w:val="en-US"/>
        </w:rPr>
      </w:pPr>
    </w:p>
    <w:p w:rsidR="005F7DEA" w:rsidRPr="00CC32DD" w:rsidRDefault="005F7DEA" w:rsidP="00935802">
      <w:pPr>
        <w:rPr>
          <w:sz w:val="24"/>
          <w:szCs w:val="24"/>
          <w:lang w:val="en-US"/>
        </w:rPr>
      </w:pPr>
    </w:p>
    <w:p w:rsidR="005F7DEA" w:rsidRDefault="005F7DEA" w:rsidP="00935802">
      <w:pPr>
        <w:rPr>
          <w:sz w:val="24"/>
          <w:szCs w:val="24"/>
        </w:rPr>
      </w:pPr>
    </w:p>
    <w:p w:rsidR="005F7DEA" w:rsidRDefault="005F7DEA" w:rsidP="00935802">
      <w:pPr>
        <w:rPr>
          <w:sz w:val="24"/>
          <w:szCs w:val="24"/>
        </w:rPr>
      </w:pPr>
    </w:p>
    <w:p w:rsidR="005F7DEA" w:rsidRPr="008C3AEE" w:rsidRDefault="005F7DEA" w:rsidP="00935802">
      <w:pPr>
        <w:rPr>
          <w:sz w:val="24"/>
          <w:szCs w:val="24"/>
        </w:rPr>
      </w:pPr>
    </w:p>
    <w:p w:rsidR="005F7DEA" w:rsidRPr="00CC32DD" w:rsidRDefault="005F7DEA" w:rsidP="00935802">
      <w:pPr>
        <w:rPr>
          <w:sz w:val="24"/>
          <w:szCs w:val="24"/>
          <w:lang w:val="en-US"/>
        </w:rPr>
      </w:pPr>
    </w:p>
    <w:p w:rsidR="005F7DEA" w:rsidRPr="00CC32DD" w:rsidRDefault="005F7DEA" w:rsidP="00935802">
      <w:pPr>
        <w:rPr>
          <w:sz w:val="24"/>
          <w:szCs w:val="24"/>
          <w:lang w:val="en-US"/>
        </w:rPr>
      </w:pPr>
    </w:p>
    <w:p w:rsidR="005F7DEA" w:rsidRPr="00CC32DD" w:rsidRDefault="005F7DEA" w:rsidP="00935802">
      <w:pPr>
        <w:rPr>
          <w:sz w:val="24"/>
          <w:szCs w:val="24"/>
          <w:lang w:val="en-US"/>
        </w:rPr>
      </w:pPr>
    </w:p>
    <w:p w:rsidR="005F7DEA" w:rsidRPr="00CC32DD" w:rsidRDefault="005F7DEA" w:rsidP="00935802">
      <w:pPr>
        <w:rPr>
          <w:sz w:val="24"/>
          <w:szCs w:val="24"/>
          <w:lang w:val="en-US"/>
        </w:rPr>
      </w:pPr>
    </w:p>
    <w:p w:rsidR="005F7DEA" w:rsidRPr="00CC32DD" w:rsidRDefault="005F7DEA" w:rsidP="00935802">
      <w:pPr>
        <w:rPr>
          <w:sz w:val="24"/>
          <w:szCs w:val="24"/>
          <w:lang w:val="en-US"/>
        </w:rPr>
      </w:pPr>
    </w:p>
    <w:p w:rsidR="005F7DEA" w:rsidRPr="00CC32DD" w:rsidRDefault="005F7DEA" w:rsidP="00935802">
      <w:pPr>
        <w:rPr>
          <w:sz w:val="24"/>
          <w:szCs w:val="24"/>
          <w:lang w:val="en-US"/>
        </w:rPr>
      </w:pPr>
    </w:p>
    <w:p w:rsidR="005F7DEA" w:rsidRPr="00CC32DD" w:rsidRDefault="005F7DEA" w:rsidP="00935802">
      <w:pPr>
        <w:rPr>
          <w:sz w:val="24"/>
          <w:szCs w:val="24"/>
          <w:lang w:val="en-US"/>
        </w:rPr>
      </w:pPr>
    </w:p>
    <w:p w:rsidR="005F7DEA" w:rsidRPr="00CC32DD" w:rsidRDefault="005F7DEA" w:rsidP="00A478CD">
      <w:pPr>
        <w:pStyle w:val="ConsPlusNormal"/>
        <w:jc w:val="right"/>
        <w:rPr>
          <w:rFonts w:ascii="Times New Roman" w:hAnsi="Times New Roman"/>
        </w:rPr>
      </w:pPr>
      <w:r w:rsidRPr="00CC32DD">
        <w:rPr>
          <w:rFonts w:ascii="Times New Roman" w:hAnsi="Times New Roman"/>
        </w:rPr>
        <w:t>Приложение № 3</w:t>
      </w:r>
    </w:p>
    <w:p w:rsidR="005F7DEA" w:rsidRPr="00CC32DD" w:rsidRDefault="005F7DEA" w:rsidP="00A478CD">
      <w:pPr>
        <w:pStyle w:val="ConsPlusNormal"/>
        <w:jc w:val="right"/>
        <w:rPr>
          <w:rFonts w:ascii="Times New Roman" w:hAnsi="Times New Roman"/>
        </w:rPr>
      </w:pPr>
      <w:r w:rsidRPr="00CC32DD">
        <w:rPr>
          <w:rFonts w:ascii="Times New Roman" w:hAnsi="Times New Roman"/>
        </w:rPr>
        <w:t>к муниципальной программе</w:t>
      </w:r>
    </w:p>
    <w:p w:rsidR="005F7DEA" w:rsidRPr="00CC32DD" w:rsidRDefault="005F7DEA" w:rsidP="00A478CD">
      <w:pPr>
        <w:pStyle w:val="ConsPlusNormal"/>
        <w:jc w:val="right"/>
        <w:rPr>
          <w:rFonts w:ascii="Times New Roman" w:hAnsi="Times New Roman"/>
        </w:rPr>
      </w:pPr>
      <w:r w:rsidRPr="00CC32DD">
        <w:rPr>
          <w:rFonts w:ascii="Times New Roman" w:hAnsi="Times New Roman"/>
        </w:rPr>
        <w:t xml:space="preserve"> «Молодежь Мокшанского района </w:t>
      </w:r>
    </w:p>
    <w:p w:rsidR="005F7DEA" w:rsidRPr="00CC32DD" w:rsidRDefault="005F7DEA" w:rsidP="00A478CD">
      <w:pPr>
        <w:pStyle w:val="ConsPlusNormal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Пензенской области на 2014-2020</w:t>
      </w:r>
      <w:r w:rsidRPr="00CC32DD">
        <w:rPr>
          <w:rFonts w:ascii="Times New Roman" w:hAnsi="Times New Roman"/>
        </w:rPr>
        <w:t xml:space="preserve"> годы»</w:t>
      </w:r>
    </w:p>
    <w:p w:rsidR="005F7DEA" w:rsidRPr="00CC32DD" w:rsidRDefault="005F7DEA" w:rsidP="00A478CD">
      <w:pPr>
        <w:pStyle w:val="ConsPlusNormal"/>
        <w:tabs>
          <w:tab w:val="left" w:pos="13815"/>
        </w:tabs>
        <w:jc w:val="both"/>
        <w:rPr>
          <w:rFonts w:ascii="Times New Roman" w:hAnsi="Times New Roman"/>
        </w:rPr>
      </w:pPr>
      <w:r w:rsidRPr="00CC32DD">
        <w:rPr>
          <w:rFonts w:ascii="Times New Roman" w:hAnsi="Times New Roman"/>
        </w:rPr>
        <w:tab/>
      </w:r>
    </w:p>
    <w:p w:rsidR="005F7DEA" w:rsidRPr="00CC32DD" w:rsidRDefault="005F7DEA" w:rsidP="00A478CD">
      <w:pPr>
        <w:pStyle w:val="ConsPlusNormal"/>
        <w:ind w:firstLine="540"/>
        <w:jc w:val="both"/>
        <w:rPr>
          <w:rFonts w:ascii="Times New Roman" w:hAnsi="Times New Roman"/>
        </w:rPr>
      </w:pPr>
    </w:p>
    <w:p w:rsidR="005F7DEA" w:rsidRPr="00CC32DD" w:rsidRDefault="005F7DEA" w:rsidP="00A478CD">
      <w:pPr>
        <w:pStyle w:val="ConsPlusNormal"/>
        <w:jc w:val="center"/>
        <w:rPr>
          <w:rFonts w:ascii="Times New Roman" w:hAnsi="Times New Roman"/>
        </w:rPr>
      </w:pPr>
      <w:bookmarkStart w:id="6" w:name="P883"/>
      <w:bookmarkEnd w:id="6"/>
      <w:r w:rsidRPr="00CC32DD">
        <w:rPr>
          <w:rFonts w:ascii="Times New Roman" w:hAnsi="Times New Roman"/>
        </w:rPr>
        <w:t>РЕСУРСНОЕ ОБЕСПЕЧЕНИЕ</w:t>
      </w:r>
    </w:p>
    <w:p w:rsidR="005F7DEA" w:rsidRPr="00CC32DD" w:rsidRDefault="005F7DEA" w:rsidP="00A478CD">
      <w:pPr>
        <w:pStyle w:val="ConsPlusNormal"/>
        <w:jc w:val="center"/>
        <w:rPr>
          <w:rFonts w:ascii="Times New Roman" w:hAnsi="Times New Roman"/>
        </w:rPr>
      </w:pPr>
      <w:r w:rsidRPr="00CC32DD">
        <w:rPr>
          <w:rFonts w:ascii="Times New Roman" w:hAnsi="Times New Roman"/>
        </w:rPr>
        <w:t>реализации муниципальной программы Мокшанского района</w:t>
      </w:r>
    </w:p>
    <w:p w:rsidR="005F7DEA" w:rsidRPr="00CC32DD" w:rsidRDefault="005F7DEA" w:rsidP="00A478CD">
      <w:pPr>
        <w:pStyle w:val="ConsPlusNormal"/>
        <w:jc w:val="center"/>
        <w:rPr>
          <w:rFonts w:ascii="Times New Roman" w:hAnsi="Times New Roman"/>
        </w:rPr>
      </w:pPr>
      <w:r w:rsidRPr="00CC32DD">
        <w:rPr>
          <w:rFonts w:ascii="Times New Roman" w:hAnsi="Times New Roman"/>
        </w:rPr>
        <w:t xml:space="preserve">«Молодежь Мокшанского района </w:t>
      </w:r>
      <w:r>
        <w:rPr>
          <w:rFonts w:ascii="Times New Roman" w:hAnsi="Times New Roman"/>
        </w:rPr>
        <w:t xml:space="preserve"> Пензенской области на 2014-2020</w:t>
      </w:r>
      <w:r w:rsidRPr="00CC32DD">
        <w:rPr>
          <w:rFonts w:ascii="Times New Roman" w:hAnsi="Times New Roman"/>
        </w:rPr>
        <w:t xml:space="preserve"> годы»</w:t>
      </w:r>
    </w:p>
    <w:p w:rsidR="005F7DEA" w:rsidRPr="00CC32DD" w:rsidRDefault="005F7DEA" w:rsidP="00A478CD">
      <w:pPr>
        <w:pStyle w:val="ConsPlusNormal"/>
        <w:jc w:val="center"/>
        <w:rPr>
          <w:rFonts w:ascii="Times New Roman" w:hAnsi="Times New Roman"/>
        </w:rPr>
      </w:pPr>
      <w:r w:rsidRPr="00CC32DD">
        <w:rPr>
          <w:rFonts w:ascii="Times New Roman" w:hAnsi="Times New Roman"/>
        </w:rPr>
        <w:t>за счет всех источников финансирования на 2014 - 2015 годы</w:t>
      </w:r>
    </w:p>
    <w:p w:rsidR="005F7DEA" w:rsidRPr="00CC32DD" w:rsidRDefault="005F7DEA" w:rsidP="00A478CD">
      <w:pPr>
        <w:pStyle w:val="ConsPlusNormal"/>
        <w:jc w:val="center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913"/>
        <w:gridCol w:w="1871"/>
        <w:gridCol w:w="3175"/>
        <w:gridCol w:w="5443"/>
        <w:gridCol w:w="1449"/>
        <w:gridCol w:w="1560"/>
      </w:tblGrid>
      <w:tr w:rsidR="005F7DEA" w:rsidRPr="00CC32DD" w:rsidTr="00C859A1">
        <w:tc>
          <w:tcPr>
            <w:tcW w:w="5959" w:type="dxa"/>
            <w:gridSpan w:val="3"/>
            <w:vAlign w:val="center"/>
          </w:tcPr>
          <w:p w:rsidR="005F7DEA" w:rsidRPr="00CB5C30" w:rsidRDefault="005F7DEA" w:rsidP="00DA5DB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Ответственный исполнитель муниципальной программы</w:t>
            </w:r>
          </w:p>
        </w:tc>
        <w:tc>
          <w:tcPr>
            <w:tcW w:w="8452" w:type="dxa"/>
            <w:gridSpan w:val="3"/>
          </w:tcPr>
          <w:p w:rsidR="005F7DEA" w:rsidRPr="00CB5C30" w:rsidRDefault="005F7DEA" w:rsidP="00DA5DB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Отдел по реализации молодежной политики, культуре, физической культуре</w:t>
            </w:r>
          </w:p>
          <w:p w:rsidR="005F7DEA" w:rsidRPr="00CB5C30" w:rsidRDefault="005F7DEA" w:rsidP="00DA5DB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 xml:space="preserve"> и спорту администрации Мокшанского района</w:t>
            </w:r>
          </w:p>
        </w:tc>
      </w:tr>
      <w:tr w:rsidR="005F7DEA" w:rsidRPr="00CC32DD" w:rsidTr="00C859A1">
        <w:tc>
          <w:tcPr>
            <w:tcW w:w="913" w:type="dxa"/>
            <w:vMerge w:val="restart"/>
          </w:tcPr>
          <w:p w:rsidR="005F7DEA" w:rsidRPr="00CB5C30" w:rsidRDefault="005F7DEA" w:rsidP="00DA5DB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 xml:space="preserve"> № п/п</w:t>
            </w:r>
          </w:p>
        </w:tc>
        <w:tc>
          <w:tcPr>
            <w:tcW w:w="1871" w:type="dxa"/>
            <w:vMerge w:val="restart"/>
          </w:tcPr>
          <w:p w:rsidR="005F7DEA" w:rsidRPr="00CB5C30" w:rsidRDefault="005F7DEA" w:rsidP="00DA5DB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Статус</w:t>
            </w:r>
          </w:p>
        </w:tc>
        <w:tc>
          <w:tcPr>
            <w:tcW w:w="3175" w:type="dxa"/>
            <w:vMerge w:val="restart"/>
          </w:tcPr>
          <w:p w:rsidR="005F7DEA" w:rsidRPr="00CB5C30" w:rsidRDefault="005F7DEA" w:rsidP="00DA5DB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Наименование муниципальной программы, подпрограммы</w:t>
            </w:r>
          </w:p>
        </w:tc>
        <w:tc>
          <w:tcPr>
            <w:tcW w:w="5443" w:type="dxa"/>
            <w:vMerge w:val="restart"/>
          </w:tcPr>
          <w:p w:rsidR="005F7DEA" w:rsidRPr="00CB5C30" w:rsidRDefault="005F7DEA" w:rsidP="00DA5DB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3009" w:type="dxa"/>
            <w:gridSpan w:val="2"/>
          </w:tcPr>
          <w:p w:rsidR="005F7DEA" w:rsidRPr="00CB5C30" w:rsidRDefault="005F7DEA" w:rsidP="00DA5DB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Оценка расходов,</w:t>
            </w:r>
          </w:p>
          <w:p w:rsidR="005F7DEA" w:rsidRPr="00CB5C30" w:rsidRDefault="005F7DEA" w:rsidP="00DA5DB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тыс. рублей</w:t>
            </w:r>
          </w:p>
        </w:tc>
      </w:tr>
      <w:tr w:rsidR="005F7DEA" w:rsidRPr="00CC32DD" w:rsidTr="00C859A1">
        <w:tc>
          <w:tcPr>
            <w:tcW w:w="913" w:type="dxa"/>
            <w:vMerge/>
          </w:tcPr>
          <w:p w:rsidR="005F7DEA" w:rsidRPr="00CC32DD" w:rsidRDefault="005F7DEA" w:rsidP="00DA5DBA"/>
        </w:tc>
        <w:tc>
          <w:tcPr>
            <w:tcW w:w="1871" w:type="dxa"/>
            <w:vMerge/>
          </w:tcPr>
          <w:p w:rsidR="005F7DEA" w:rsidRPr="00CC32DD" w:rsidRDefault="005F7DEA" w:rsidP="00DA5DBA"/>
        </w:tc>
        <w:tc>
          <w:tcPr>
            <w:tcW w:w="3175" w:type="dxa"/>
            <w:vMerge/>
          </w:tcPr>
          <w:p w:rsidR="005F7DEA" w:rsidRPr="00CC32DD" w:rsidRDefault="005F7DEA" w:rsidP="00DA5DBA"/>
        </w:tc>
        <w:tc>
          <w:tcPr>
            <w:tcW w:w="5443" w:type="dxa"/>
            <w:vMerge/>
          </w:tcPr>
          <w:p w:rsidR="005F7DEA" w:rsidRPr="00CC32DD" w:rsidRDefault="005F7DEA" w:rsidP="00DA5DBA"/>
        </w:tc>
        <w:tc>
          <w:tcPr>
            <w:tcW w:w="1449" w:type="dxa"/>
          </w:tcPr>
          <w:p w:rsidR="005F7DEA" w:rsidRPr="00CB5C30" w:rsidRDefault="005F7DEA" w:rsidP="00DA5DB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2014 г.</w:t>
            </w:r>
          </w:p>
        </w:tc>
        <w:tc>
          <w:tcPr>
            <w:tcW w:w="1560" w:type="dxa"/>
          </w:tcPr>
          <w:p w:rsidR="005F7DEA" w:rsidRPr="00CB5C30" w:rsidRDefault="005F7DEA" w:rsidP="00DA5DB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2015 г.</w:t>
            </w:r>
          </w:p>
        </w:tc>
      </w:tr>
      <w:tr w:rsidR="005F7DEA" w:rsidRPr="00CC32DD" w:rsidTr="00C859A1">
        <w:tc>
          <w:tcPr>
            <w:tcW w:w="913" w:type="dxa"/>
          </w:tcPr>
          <w:p w:rsidR="005F7DEA" w:rsidRPr="00CB5C30" w:rsidRDefault="005F7DEA" w:rsidP="00DB69FC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 xml:space="preserve">        1</w:t>
            </w:r>
          </w:p>
        </w:tc>
        <w:tc>
          <w:tcPr>
            <w:tcW w:w="1871" w:type="dxa"/>
          </w:tcPr>
          <w:p w:rsidR="005F7DEA" w:rsidRPr="00CB5C30" w:rsidRDefault="005F7DEA" w:rsidP="00DA5DB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75" w:type="dxa"/>
          </w:tcPr>
          <w:p w:rsidR="005F7DEA" w:rsidRPr="00CB5C30" w:rsidRDefault="005F7DEA" w:rsidP="00DA5DB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443" w:type="dxa"/>
          </w:tcPr>
          <w:p w:rsidR="005F7DEA" w:rsidRPr="00CB5C30" w:rsidRDefault="005F7DEA" w:rsidP="00DA5DB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49" w:type="dxa"/>
          </w:tcPr>
          <w:p w:rsidR="005F7DEA" w:rsidRPr="00CB5C30" w:rsidRDefault="005F7DEA" w:rsidP="00A407F3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60" w:type="dxa"/>
          </w:tcPr>
          <w:p w:rsidR="005F7DEA" w:rsidRPr="00CB5C30" w:rsidRDefault="005F7DEA" w:rsidP="00A407F3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5F7DEA" w:rsidRPr="00CC32DD" w:rsidTr="00C859A1">
        <w:tc>
          <w:tcPr>
            <w:tcW w:w="913" w:type="dxa"/>
            <w:vMerge w:val="restart"/>
          </w:tcPr>
          <w:p w:rsidR="005F7DEA" w:rsidRPr="00CB5C30" w:rsidRDefault="005F7DEA" w:rsidP="00C859A1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 xml:space="preserve">     1.</w:t>
            </w:r>
          </w:p>
        </w:tc>
        <w:tc>
          <w:tcPr>
            <w:tcW w:w="1871" w:type="dxa"/>
            <w:vMerge w:val="restart"/>
          </w:tcPr>
          <w:p w:rsidR="005F7DEA" w:rsidRPr="00CB5C30" w:rsidRDefault="005F7DEA" w:rsidP="00C859A1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Муниципальная программа</w:t>
            </w:r>
          </w:p>
        </w:tc>
        <w:tc>
          <w:tcPr>
            <w:tcW w:w="3175" w:type="dxa"/>
            <w:vMerge w:val="restart"/>
          </w:tcPr>
          <w:p w:rsidR="005F7DEA" w:rsidRPr="00CB5C30" w:rsidRDefault="005F7DEA" w:rsidP="00C859A1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«Молодежь Мокшанского района  Пензенской области на 2014-2020годы»</w:t>
            </w:r>
          </w:p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43" w:type="dxa"/>
          </w:tcPr>
          <w:p w:rsidR="005F7DEA" w:rsidRPr="00CB5C30" w:rsidRDefault="005F7DEA" w:rsidP="00DA5DBA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449" w:type="dxa"/>
          </w:tcPr>
          <w:p w:rsidR="005F7DEA" w:rsidRPr="00CB5C30" w:rsidRDefault="005F7DEA" w:rsidP="00A478CD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        </w:t>
            </w:r>
            <w:r w:rsidRPr="00CB5C30">
              <w:rPr>
                <w:rFonts w:ascii="Times New Roman" w:hAnsi="Times New Roman"/>
                <w:sz w:val="20"/>
                <w:szCs w:val="20"/>
              </w:rPr>
              <w:t>319,0</w:t>
            </w:r>
          </w:p>
        </w:tc>
        <w:tc>
          <w:tcPr>
            <w:tcW w:w="1560" w:type="dxa"/>
          </w:tcPr>
          <w:p w:rsidR="005F7DEA" w:rsidRPr="00CB5C30" w:rsidRDefault="005F7DEA" w:rsidP="00A478CD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        </w:t>
            </w:r>
            <w:r w:rsidRPr="00CB5C30">
              <w:rPr>
                <w:rFonts w:ascii="Times New Roman" w:hAnsi="Times New Roman"/>
                <w:sz w:val="20"/>
                <w:szCs w:val="20"/>
              </w:rPr>
              <w:t>264,5</w:t>
            </w:r>
          </w:p>
        </w:tc>
      </w:tr>
      <w:tr w:rsidR="005F7DEA" w:rsidRPr="00CC32DD" w:rsidTr="00C859A1">
        <w:tc>
          <w:tcPr>
            <w:tcW w:w="913" w:type="dxa"/>
            <w:vMerge/>
          </w:tcPr>
          <w:p w:rsidR="005F7DEA" w:rsidRPr="00CC32DD" w:rsidRDefault="005F7DEA" w:rsidP="00DA5DBA"/>
        </w:tc>
        <w:tc>
          <w:tcPr>
            <w:tcW w:w="1871" w:type="dxa"/>
            <w:vMerge/>
          </w:tcPr>
          <w:p w:rsidR="005F7DEA" w:rsidRPr="00CC32DD" w:rsidRDefault="005F7DEA" w:rsidP="00DA5DBA"/>
        </w:tc>
        <w:tc>
          <w:tcPr>
            <w:tcW w:w="3175" w:type="dxa"/>
            <w:vMerge/>
          </w:tcPr>
          <w:p w:rsidR="005F7DEA" w:rsidRPr="00CC32DD" w:rsidRDefault="005F7DEA" w:rsidP="00DA5DBA"/>
        </w:tc>
        <w:tc>
          <w:tcPr>
            <w:tcW w:w="5443" w:type="dxa"/>
          </w:tcPr>
          <w:p w:rsidR="005F7DEA" w:rsidRPr="00CB5C30" w:rsidRDefault="005F7DEA" w:rsidP="00DA5DBA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в т.ч.</w:t>
            </w:r>
          </w:p>
        </w:tc>
        <w:tc>
          <w:tcPr>
            <w:tcW w:w="1449" w:type="dxa"/>
          </w:tcPr>
          <w:p w:rsidR="005F7DEA" w:rsidRPr="00CB5C30" w:rsidRDefault="005F7DEA" w:rsidP="00A478CD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         </w:t>
            </w:r>
            <w:r w:rsidRPr="00CB5C30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560" w:type="dxa"/>
          </w:tcPr>
          <w:p w:rsidR="005F7DEA" w:rsidRPr="00CB5C30" w:rsidRDefault="005F7DEA" w:rsidP="00A478CD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            </w:t>
            </w:r>
            <w:r w:rsidRPr="00CB5C30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</w:tr>
      <w:tr w:rsidR="005F7DEA" w:rsidRPr="00CC32DD" w:rsidTr="00C859A1">
        <w:tc>
          <w:tcPr>
            <w:tcW w:w="913" w:type="dxa"/>
            <w:vMerge/>
          </w:tcPr>
          <w:p w:rsidR="005F7DEA" w:rsidRPr="00CC32DD" w:rsidRDefault="005F7DEA" w:rsidP="00DA5DBA"/>
        </w:tc>
        <w:tc>
          <w:tcPr>
            <w:tcW w:w="1871" w:type="dxa"/>
            <w:vMerge/>
          </w:tcPr>
          <w:p w:rsidR="005F7DEA" w:rsidRPr="00CC32DD" w:rsidRDefault="005F7DEA" w:rsidP="00DA5DBA"/>
        </w:tc>
        <w:tc>
          <w:tcPr>
            <w:tcW w:w="3175" w:type="dxa"/>
            <w:vMerge/>
          </w:tcPr>
          <w:p w:rsidR="005F7DEA" w:rsidRPr="00CC32DD" w:rsidRDefault="005F7DEA" w:rsidP="00DA5DBA"/>
        </w:tc>
        <w:tc>
          <w:tcPr>
            <w:tcW w:w="5443" w:type="dxa"/>
          </w:tcPr>
          <w:p w:rsidR="005F7DEA" w:rsidRPr="00CB5C30" w:rsidRDefault="005F7DEA" w:rsidP="00DA5DBA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449" w:type="dxa"/>
          </w:tcPr>
          <w:p w:rsidR="005F7DEA" w:rsidRPr="00CB5C30" w:rsidRDefault="005F7DEA" w:rsidP="00A478CD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 xml:space="preserve">       319,0</w:t>
            </w:r>
          </w:p>
        </w:tc>
        <w:tc>
          <w:tcPr>
            <w:tcW w:w="1560" w:type="dxa"/>
          </w:tcPr>
          <w:p w:rsidR="005F7DEA" w:rsidRPr="00CB5C30" w:rsidRDefault="005F7DEA" w:rsidP="00A478CD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         </w:t>
            </w:r>
            <w:r w:rsidRPr="00CB5C30">
              <w:rPr>
                <w:rFonts w:ascii="Times New Roman" w:hAnsi="Times New Roman"/>
                <w:sz w:val="20"/>
                <w:szCs w:val="20"/>
              </w:rPr>
              <w:t>264,5</w:t>
            </w:r>
          </w:p>
        </w:tc>
      </w:tr>
      <w:tr w:rsidR="005F7DEA" w:rsidRPr="00CC32DD" w:rsidTr="00C859A1">
        <w:tc>
          <w:tcPr>
            <w:tcW w:w="913" w:type="dxa"/>
            <w:vMerge/>
          </w:tcPr>
          <w:p w:rsidR="005F7DEA" w:rsidRPr="00CC32DD" w:rsidRDefault="005F7DEA" w:rsidP="00DA5DBA"/>
        </w:tc>
        <w:tc>
          <w:tcPr>
            <w:tcW w:w="1871" w:type="dxa"/>
            <w:vMerge/>
          </w:tcPr>
          <w:p w:rsidR="005F7DEA" w:rsidRPr="00CC32DD" w:rsidRDefault="005F7DEA" w:rsidP="00DA5DBA"/>
        </w:tc>
        <w:tc>
          <w:tcPr>
            <w:tcW w:w="3175" w:type="dxa"/>
            <w:vMerge/>
          </w:tcPr>
          <w:p w:rsidR="005F7DEA" w:rsidRPr="00CC32DD" w:rsidRDefault="005F7DEA" w:rsidP="00DA5DBA"/>
        </w:tc>
        <w:tc>
          <w:tcPr>
            <w:tcW w:w="5443" w:type="dxa"/>
          </w:tcPr>
          <w:p w:rsidR="005F7DEA" w:rsidRPr="00CB5C30" w:rsidRDefault="005F7DEA" w:rsidP="00DA5DBA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федеральные средства</w:t>
            </w:r>
          </w:p>
        </w:tc>
        <w:tc>
          <w:tcPr>
            <w:tcW w:w="1449" w:type="dxa"/>
          </w:tcPr>
          <w:p w:rsidR="005F7DEA" w:rsidRPr="00CC32DD" w:rsidRDefault="005F7DEA" w:rsidP="00A478CD">
            <w:pPr>
              <w:jc w:val="center"/>
            </w:pPr>
            <w:r w:rsidRPr="00CC32DD">
              <w:t>х</w:t>
            </w:r>
          </w:p>
        </w:tc>
        <w:tc>
          <w:tcPr>
            <w:tcW w:w="1560" w:type="dxa"/>
          </w:tcPr>
          <w:p w:rsidR="005F7DEA" w:rsidRPr="00CC32DD" w:rsidRDefault="005F7DEA" w:rsidP="00A478CD">
            <w:pPr>
              <w:jc w:val="center"/>
            </w:pPr>
            <w:r w:rsidRPr="00CC32DD">
              <w:t>х</w:t>
            </w:r>
          </w:p>
        </w:tc>
      </w:tr>
      <w:tr w:rsidR="005F7DEA" w:rsidRPr="00CC32DD" w:rsidTr="00C859A1">
        <w:tc>
          <w:tcPr>
            <w:tcW w:w="913" w:type="dxa"/>
            <w:vMerge/>
          </w:tcPr>
          <w:p w:rsidR="005F7DEA" w:rsidRPr="00CC32DD" w:rsidRDefault="005F7DEA" w:rsidP="00DA5DBA"/>
        </w:tc>
        <w:tc>
          <w:tcPr>
            <w:tcW w:w="1871" w:type="dxa"/>
            <w:vMerge/>
          </w:tcPr>
          <w:p w:rsidR="005F7DEA" w:rsidRPr="00CC32DD" w:rsidRDefault="005F7DEA" w:rsidP="00DA5DBA"/>
        </w:tc>
        <w:tc>
          <w:tcPr>
            <w:tcW w:w="3175" w:type="dxa"/>
            <w:vMerge/>
          </w:tcPr>
          <w:p w:rsidR="005F7DEA" w:rsidRPr="00CC32DD" w:rsidRDefault="005F7DEA" w:rsidP="00DA5DBA"/>
        </w:tc>
        <w:tc>
          <w:tcPr>
            <w:tcW w:w="5443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бюджет Пензенской области</w:t>
            </w:r>
          </w:p>
        </w:tc>
        <w:tc>
          <w:tcPr>
            <w:tcW w:w="1449" w:type="dxa"/>
          </w:tcPr>
          <w:p w:rsidR="005F7DEA" w:rsidRPr="00CC32DD" w:rsidRDefault="005F7DEA" w:rsidP="00A478CD">
            <w:pPr>
              <w:jc w:val="center"/>
            </w:pPr>
            <w:r w:rsidRPr="00CC32DD">
              <w:t>х</w:t>
            </w:r>
          </w:p>
        </w:tc>
        <w:tc>
          <w:tcPr>
            <w:tcW w:w="1560" w:type="dxa"/>
          </w:tcPr>
          <w:p w:rsidR="005F7DEA" w:rsidRPr="00CC32DD" w:rsidRDefault="005F7DEA" w:rsidP="00A478CD">
            <w:pPr>
              <w:jc w:val="center"/>
            </w:pPr>
            <w:r w:rsidRPr="00CC32DD">
              <w:t>х</w:t>
            </w:r>
          </w:p>
        </w:tc>
      </w:tr>
      <w:tr w:rsidR="005F7DEA" w:rsidRPr="00CC32DD" w:rsidTr="00C859A1">
        <w:tc>
          <w:tcPr>
            <w:tcW w:w="913" w:type="dxa"/>
            <w:vMerge/>
          </w:tcPr>
          <w:p w:rsidR="005F7DEA" w:rsidRPr="00CC32DD" w:rsidRDefault="005F7DEA" w:rsidP="00DA5DBA"/>
        </w:tc>
        <w:tc>
          <w:tcPr>
            <w:tcW w:w="1871" w:type="dxa"/>
            <w:vMerge/>
          </w:tcPr>
          <w:p w:rsidR="005F7DEA" w:rsidRPr="00CC32DD" w:rsidRDefault="005F7DEA" w:rsidP="00DA5DBA"/>
        </w:tc>
        <w:tc>
          <w:tcPr>
            <w:tcW w:w="3175" w:type="dxa"/>
            <w:vMerge/>
          </w:tcPr>
          <w:p w:rsidR="005F7DEA" w:rsidRPr="00CC32DD" w:rsidRDefault="005F7DEA" w:rsidP="00DA5DBA"/>
        </w:tc>
        <w:tc>
          <w:tcPr>
            <w:tcW w:w="5443" w:type="dxa"/>
          </w:tcPr>
          <w:p w:rsidR="005F7DEA" w:rsidRPr="00CB5C30" w:rsidRDefault="005F7DEA" w:rsidP="00DA5DBA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 xml:space="preserve">иные источники </w:t>
            </w:r>
          </w:p>
        </w:tc>
        <w:tc>
          <w:tcPr>
            <w:tcW w:w="1449" w:type="dxa"/>
          </w:tcPr>
          <w:p w:rsidR="005F7DEA" w:rsidRPr="00CC32DD" w:rsidRDefault="005F7DEA" w:rsidP="00A478CD">
            <w:pPr>
              <w:jc w:val="center"/>
            </w:pPr>
            <w:r w:rsidRPr="00CC32DD">
              <w:t>х</w:t>
            </w:r>
          </w:p>
        </w:tc>
        <w:tc>
          <w:tcPr>
            <w:tcW w:w="1560" w:type="dxa"/>
          </w:tcPr>
          <w:p w:rsidR="005F7DEA" w:rsidRPr="00CC32DD" w:rsidRDefault="005F7DEA" w:rsidP="00A478CD">
            <w:pPr>
              <w:jc w:val="center"/>
            </w:pPr>
            <w:r w:rsidRPr="00CC32DD">
              <w:t>х</w:t>
            </w:r>
          </w:p>
        </w:tc>
      </w:tr>
    </w:tbl>
    <w:p w:rsidR="005F7DEA" w:rsidRPr="00CC32DD" w:rsidRDefault="005F7DEA" w:rsidP="00A478CD">
      <w:pPr>
        <w:pStyle w:val="ConsPlusNormal"/>
        <w:jc w:val="both"/>
        <w:rPr>
          <w:rFonts w:ascii="Times New Roman" w:hAnsi="Times New Roman"/>
        </w:rPr>
      </w:pPr>
    </w:p>
    <w:p w:rsidR="005F7DEA" w:rsidRPr="00CC32DD" w:rsidRDefault="005F7DEA" w:rsidP="00A478CD">
      <w:pPr>
        <w:pStyle w:val="ConsPlusNormal"/>
        <w:jc w:val="both"/>
        <w:rPr>
          <w:rFonts w:ascii="Times New Roman" w:hAnsi="Times New Roman"/>
        </w:rPr>
      </w:pPr>
    </w:p>
    <w:p w:rsidR="005F7DEA" w:rsidRPr="00CC32DD" w:rsidRDefault="005F7DEA" w:rsidP="00A478CD">
      <w:pPr>
        <w:pStyle w:val="ConsPlusNormal"/>
        <w:jc w:val="both"/>
        <w:rPr>
          <w:rFonts w:ascii="Times New Roman" w:hAnsi="Times New Roman"/>
        </w:rPr>
      </w:pPr>
    </w:p>
    <w:p w:rsidR="005F7DEA" w:rsidRDefault="005F7DEA" w:rsidP="00A478CD">
      <w:pPr>
        <w:pStyle w:val="ConsPlusNormal"/>
        <w:jc w:val="both"/>
        <w:rPr>
          <w:rFonts w:ascii="Times New Roman" w:hAnsi="Times New Roman"/>
        </w:rPr>
      </w:pPr>
    </w:p>
    <w:p w:rsidR="005F7DEA" w:rsidRDefault="005F7DEA" w:rsidP="00A478CD">
      <w:pPr>
        <w:pStyle w:val="ConsPlusNormal"/>
        <w:jc w:val="both"/>
        <w:rPr>
          <w:rFonts w:ascii="Times New Roman" w:hAnsi="Times New Roman"/>
        </w:rPr>
      </w:pPr>
    </w:p>
    <w:p w:rsidR="005F7DEA" w:rsidRPr="00CC32DD" w:rsidRDefault="005F7DEA" w:rsidP="00A478CD">
      <w:pPr>
        <w:pStyle w:val="ConsPlusNormal"/>
        <w:jc w:val="both"/>
        <w:rPr>
          <w:rFonts w:ascii="Times New Roman" w:hAnsi="Times New Roman"/>
        </w:rPr>
      </w:pPr>
    </w:p>
    <w:p w:rsidR="005F7DEA" w:rsidRPr="00CC32DD" w:rsidRDefault="005F7DEA" w:rsidP="00A478CD">
      <w:pPr>
        <w:pStyle w:val="ConsPlusNormal"/>
        <w:rPr>
          <w:rFonts w:ascii="Times New Roman" w:hAnsi="Times New Roman"/>
        </w:rPr>
      </w:pPr>
    </w:p>
    <w:p w:rsidR="005F7DEA" w:rsidRPr="00CC32DD" w:rsidRDefault="005F7DEA" w:rsidP="00A478CD">
      <w:pPr>
        <w:pStyle w:val="ConsPlusNormal"/>
        <w:jc w:val="right"/>
        <w:rPr>
          <w:rFonts w:ascii="Times New Roman" w:hAnsi="Times New Roman"/>
        </w:rPr>
      </w:pPr>
    </w:p>
    <w:p w:rsidR="005F7DEA" w:rsidRPr="00CC32DD" w:rsidRDefault="005F7DEA" w:rsidP="00A478CD">
      <w:pPr>
        <w:pStyle w:val="ConsPlusNormal"/>
        <w:jc w:val="right"/>
        <w:rPr>
          <w:rFonts w:ascii="Times New Roman" w:hAnsi="Times New Roman"/>
        </w:rPr>
      </w:pPr>
    </w:p>
    <w:p w:rsidR="005F7DEA" w:rsidRPr="00CC32DD" w:rsidRDefault="005F7DEA" w:rsidP="00A478CD">
      <w:pPr>
        <w:pStyle w:val="ConsPlusNormal"/>
        <w:jc w:val="right"/>
        <w:rPr>
          <w:rFonts w:ascii="Times New Roman" w:hAnsi="Times New Roman"/>
        </w:rPr>
      </w:pPr>
    </w:p>
    <w:p w:rsidR="005F7DEA" w:rsidRPr="00CC32DD" w:rsidRDefault="005F7DEA" w:rsidP="00A478CD">
      <w:pPr>
        <w:pStyle w:val="ConsPlusNormal"/>
        <w:jc w:val="right"/>
        <w:rPr>
          <w:rFonts w:ascii="Times New Roman" w:hAnsi="Times New Roman"/>
        </w:rPr>
      </w:pPr>
    </w:p>
    <w:p w:rsidR="005F7DEA" w:rsidRPr="008C3AEE" w:rsidRDefault="005F7DEA" w:rsidP="00A478CD">
      <w:pPr>
        <w:pStyle w:val="ConsPlusNormal"/>
        <w:jc w:val="right"/>
        <w:rPr>
          <w:rFonts w:ascii="Times New Roman" w:hAnsi="Times New Roman"/>
        </w:rPr>
      </w:pPr>
      <w:r w:rsidRPr="00CC32DD">
        <w:rPr>
          <w:rFonts w:ascii="Times New Roman" w:hAnsi="Times New Roman"/>
        </w:rPr>
        <w:t>Приложение №</w:t>
      </w:r>
      <w:r w:rsidRPr="008C3AEE">
        <w:rPr>
          <w:rFonts w:ascii="Times New Roman" w:hAnsi="Times New Roman"/>
        </w:rPr>
        <w:t>4</w:t>
      </w:r>
    </w:p>
    <w:p w:rsidR="005F7DEA" w:rsidRPr="00CC32DD" w:rsidRDefault="005F7DEA" w:rsidP="00A478CD">
      <w:pPr>
        <w:pStyle w:val="ConsPlusNormal"/>
        <w:jc w:val="right"/>
        <w:rPr>
          <w:rFonts w:ascii="Times New Roman" w:hAnsi="Times New Roman"/>
        </w:rPr>
      </w:pPr>
      <w:r w:rsidRPr="00CC32DD">
        <w:rPr>
          <w:rFonts w:ascii="Times New Roman" w:hAnsi="Times New Roman"/>
        </w:rPr>
        <w:t>к муниципальной программе</w:t>
      </w:r>
    </w:p>
    <w:p w:rsidR="005F7DEA" w:rsidRPr="00CC32DD" w:rsidRDefault="005F7DEA" w:rsidP="00A478CD">
      <w:pPr>
        <w:pStyle w:val="ConsPlusNormal"/>
        <w:jc w:val="right"/>
        <w:rPr>
          <w:rFonts w:ascii="Times New Roman" w:hAnsi="Times New Roman"/>
        </w:rPr>
      </w:pPr>
      <w:r w:rsidRPr="00CC32DD">
        <w:rPr>
          <w:rFonts w:ascii="Times New Roman" w:hAnsi="Times New Roman"/>
        </w:rPr>
        <w:t xml:space="preserve"> «Молодежь Мокшанского района </w:t>
      </w:r>
    </w:p>
    <w:p w:rsidR="005F7DEA" w:rsidRPr="00CC32DD" w:rsidRDefault="005F7DEA" w:rsidP="00A478CD">
      <w:pPr>
        <w:pStyle w:val="ConsPlusNormal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Пензенской области на 2014-2020</w:t>
      </w:r>
      <w:r w:rsidRPr="00CC32DD">
        <w:rPr>
          <w:rFonts w:ascii="Times New Roman" w:hAnsi="Times New Roman"/>
        </w:rPr>
        <w:t xml:space="preserve"> годы»</w:t>
      </w:r>
    </w:p>
    <w:p w:rsidR="005F7DEA" w:rsidRPr="00CC32DD" w:rsidRDefault="005F7DEA" w:rsidP="00A478CD">
      <w:pPr>
        <w:pStyle w:val="ConsPlusNormal"/>
        <w:jc w:val="center"/>
        <w:rPr>
          <w:rFonts w:ascii="Times New Roman" w:hAnsi="Times New Roman"/>
        </w:rPr>
      </w:pPr>
    </w:p>
    <w:p w:rsidR="005F7DEA" w:rsidRPr="00CC32DD" w:rsidRDefault="005F7DEA" w:rsidP="00A478CD">
      <w:pPr>
        <w:pStyle w:val="ConsPlusNormal"/>
        <w:jc w:val="both"/>
        <w:rPr>
          <w:rFonts w:ascii="Times New Roman" w:hAnsi="Times New Roman"/>
        </w:rPr>
      </w:pPr>
    </w:p>
    <w:p w:rsidR="005F7DEA" w:rsidRPr="00CC32DD" w:rsidRDefault="005F7DEA" w:rsidP="00A478CD">
      <w:pPr>
        <w:pStyle w:val="ConsPlusNormal"/>
        <w:jc w:val="center"/>
        <w:rPr>
          <w:rFonts w:ascii="Times New Roman" w:hAnsi="Times New Roman"/>
        </w:rPr>
      </w:pPr>
      <w:bookmarkStart w:id="7" w:name="P986"/>
      <w:bookmarkEnd w:id="7"/>
      <w:r w:rsidRPr="00CC32DD">
        <w:rPr>
          <w:rFonts w:ascii="Times New Roman" w:hAnsi="Times New Roman"/>
        </w:rPr>
        <w:t>РЕСУРСНОЕ ОБЕСПЕЧЕНИЕ</w:t>
      </w:r>
    </w:p>
    <w:p w:rsidR="005F7DEA" w:rsidRPr="00CC32DD" w:rsidRDefault="005F7DEA" w:rsidP="00A478CD">
      <w:pPr>
        <w:pStyle w:val="ConsPlusNormal"/>
        <w:jc w:val="center"/>
        <w:rPr>
          <w:rFonts w:ascii="Times New Roman" w:hAnsi="Times New Roman"/>
        </w:rPr>
      </w:pPr>
      <w:r w:rsidRPr="00CC32DD">
        <w:rPr>
          <w:rFonts w:ascii="Times New Roman" w:hAnsi="Times New Roman"/>
        </w:rPr>
        <w:t>реализации муниципальной программы Мокшанского района</w:t>
      </w:r>
    </w:p>
    <w:p w:rsidR="005F7DEA" w:rsidRPr="00CC32DD" w:rsidRDefault="005F7DEA" w:rsidP="00A478CD">
      <w:pPr>
        <w:pStyle w:val="ConsPlusNormal"/>
        <w:jc w:val="center"/>
        <w:rPr>
          <w:rFonts w:ascii="Times New Roman" w:hAnsi="Times New Roman"/>
        </w:rPr>
      </w:pPr>
      <w:r w:rsidRPr="00CC32DD">
        <w:rPr>
          <w:rFonts w:ascii="Times New Roman" w:hAnsi="Times New Roman"/>
        </w:rPr>
        <w:t xml:space="preserve">«Молодежь Мокшанского района </w:t>
      </w:r>
      <w:r>
        <w:rPr>
          <w:rFonts w:ascii="Times New Roman" w:hAnsi="Times New Roman"/>
        </w:rPr>
        <w:t xml:space="preserve"> Пензенской области на 2014-2020</w:t>
      </w:r>
      <w:r w:rsidRPr="00CC32DD">
        <w:rPr>
          <w:rFonts w:ascii="Times New Roman" w:hAnsi="Times New Roman"/>
        </w:rPr>
        <w:t xml:space="preserve"> годы»</w:t>
      </w:r>
    </w:p>
    <w:p w:rsidR="005F7DEA" w:rsidRPr="00CC32DD" w:rsidRDefault="005F7DEA" w:rsidP="00A478CD">
      <w:pPr>
        <w:pStyle w:val="ConsPlusNormal"/>
        <w:jc w:val="center"/>
        <w:rPr>
          <w:rFonts w:ascii="Times New Roman" w:hAnsi="Times New Roman"/>
        </w:rPr>
      </w:pPr>
      <w:r w:rsidRPr="00CC32DD">
        <w:rPr>
          <w:rFonts w:ascii="Times New Roman" w:hAnsi="Times New Roman"/>
        </w:rPr>
        <w:t>за счет всех источник</w:t>
      </w:r>
      <w:r>
        <w:rPr>
          <w:rFonts w:ascii="Times New Roman" w:hAnsi="Times New Roman"/>
        </w:rPr>
        <w:t>ов финансирования на 2016 - 2020</w:t>
      </w:r>
      <w:r w:rsidRPr="00CC32DD">
        <w:rPr>
          <w:rFonts w:ascii="Times New Roman" w:hAnsi="Times New Roman"/>
        </w:rPr>
        <w:t xml:space="preserve"> годы</w:t>
      </w:r>
    </w:p>
    <w:p w:rsidR="005F7DEA" w:rsidRPr="00CC32DD" w:rsidRDefault="005F7DEA" w:rsidP="00A478CD">
      <w:pPr>
        <w:pStyle w:val="ConsPlusNormal"/>
        <w:ind w:firstLine="540"/>
        <w:jc w:val="both"/>
        <w:rPr>
          <w:rFonts w:ascii="Times New Roman" w:hAnsi="Times New Roman"/>
        </w:rPr>
      </w:pPr>
    </w:p>
    <w:tbl>
      <w:tblPr>
        <w:tblW w:w="14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644"/>
        <w:gridCol w:w="1871"/>
        <w:gridCol w:w="3926"/>
        <w:gridCol w:w="2921"/>
        <w:gridCol w:w="1134"/>
        <w:gridCol w:w="1276"/>
        <w:gridCol w:w="992"/>
        <w:gridCol w:w="992"/>
        <w:gridCol w:w="992"/>
      </w:tblGrid>
      <w:tr w:rsidR="005F7DEA" w:rsidRPr="00CC32DD" w:rsidTr="008C3AEE">
        <w:tc>
          <w:tcPr>
            <w:tcW w:w="6441" w:type="dxa"/>
            <w:gridSpan w:val="3"/>
            <w:vAlign w:val="center"/>
          </w:tcPr>
          <w:p w:rsidR="005F7DEA" w:rsidRPr="00CB5C30" w:rsidRDefault="005F7DEA" w:rsidP="00DA5DB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Ответственный исполнитель муниципальной программы</w:t>
            </w:r>
          </w:p>
        </w:tc>
        <w:tc>
          <w:tcPr>
            <w:tcW w:w="8307" w:type="dxa"/>
            <w:gridSpan w:val="6"/>
          </w:tcPr>
          <w:p w:rsidR="005F7DEA" w:rsidRPr="00CB5C30" w:rsidRDefault="005F7DEA" w:rsidP="00DA5DB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Отдел по реализации молодежной политики, культуре, физической культуре</w:t>
            </w:r>
          </w:p>
          <w:p w:rsidR="005F7DEA" w:rsidRPr="00CB5C30" w:rsidRDefault="005F7DEA" w:rsidP="00DA5DB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 xml:space="preserve"> и спорту администрации Мокшанского района</w:t>
            </w:r>
          </w:p>
        </w:tc>
      </w:tr>
      <w:tr w:rsidR="005F7DEA" w:rsidRPr="00CC32DD" w:rsidTr="008C3AEE">
        <w:tc>
          <w:tcPr>
            <w:tcW w:w="644" w:type="dxa"/>
            <w:vMerge w:val="restart"/>
          </w:tcPr>
          <w:p w:rsidR="005F7DEA" w:rsidRPr="00CB5C30" w:rsidRDefault="005F7DEA" w:rsidP="00DA5DB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5F7DEA" w:rsidRPr="00CB5C30" w:rsidRDefault="005F7DEA" w:rsidP="00DA5DB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п№ п/п</w:t>
            </w:r>
          </w:p>
        </w:tc>
        <w:tc>
          <w:tcPr>
            <w:tcW w:w="1871" w:type="dxa"/>
            <w:vMerge w:val="restart"/>
          </w:tcPr>
          <w:p w:rsidR="005F7DEA" w:rsidRPr="00CB5C30" w:rsidRDefault="005F7DEA" w:rsidP="00C859A1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 xml:space="preserve">         Статус</w:t>
            </w:r>
          </w:p>
        </w:tc>
        <w:tc>
          <w:tcPr>
            <w:tcW w:w="3926" w:type="dxa"/>
            <w:vMerge w:val="restart"/>
          </w:tcPr>
          <w:p w:rsidR="005F7DEA" w:rsidRPr="00CB5C30" w:rsidRDefault="005F7DEA" w:rsidP="00C859A1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Наименование муниципальной программы,  основного мероприятия</w:t>
            </w:r>
          </w:p>
        </w:tc>
        <w:tc>
          <w:tcPr>
            <w:tcW w:w="2921" w:type="dxa"/>
            <w:vMerge w:val="restart"/>
          </w:tcPr>
          <w:p w:rsidR="005F7DEA" w:rsidRPr="00CB5C30" w:rsidRDefault="005F7DEA" w:rsidP="00DA5DB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5386" w:type="dxa"/>
            <w:gridSpan w:val="5"/>
          </w:tcPr>
          <w:p w:rsidR="005F7DEA" w:rsidRPr="00CB5C30" w:rsidRDefault="005F7DEA" w:rsidP="007072A2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Оценка расходов, тыс. рублей</w:t>
            </w:r>
          </w:p>
        </w:tc>
      </w:tr>
      <w:tr w:rsidR="005F7DEA" w:rsidRPr="00CC32DD" w:rsidTr="008C3AEE">
        <w:tc>
          <w:tcPr>
            <w:tcW w:w="644" w:type="dxa"/>
            <w:vMerge/>
          </w:tcPr>
          <w:p w:rsidR="005F7DEA" w:rsidRPr="00CC32DD" w:rsidRDefault="005F7DEA" w:rsidP="00DA5DBA"/>
        </w:tc>
        <w:tc>
          <w:tcPr>
            <w:tcW w:w="1871" w:type="dxa"/>
            <w:vMerge/>
          </w:tcPr>
          <w:p w:rsidR="005F7DEA" w:rsidRPr="00CC32DD" w:rsidRDefault="005F7DEA" w:rsidP="00DA5DBA"/>
        </w:tc>
        <w:tc>
          <w:tcPr>
            <w:tcW w:w="3926" w:type="dxa"/>
            <w:vMerge/>
          </w:tcPr>
          <w:p w:rsidR="005F7DEA" w:rsidRPr="00CC32DD" w:rsidRDefault="005F7DEA" w:rsidP="00DA5DBA"/>
        </w:tc>
        <w:tc>
          <w:tcPr>
            <w:tcW w:w="2921" w:type="dxa"/>
            <w:vMerge/>
          </w:tcPr>
          <w:p w:rsidR="005F7DEA" w:rsidRPr="00CC32DD" w:rsidRDefault="005F7DEA" w:rsidP="00DA5DBA"/>
        </w:tc>
        <w:tc>
          <w:tcPr>
            <w:tcW w:w="1134" w:type="dxa"/>
          </w:tcPr>
          <w:p w:rsidR="005F7DEA" w:rsidRPr="00CB5C30" w:rsidRDefault="005F7DEA" w:rsidP="00C00A52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2016 г.</w:t>
            </w:r>
          </w:p>
        </w:tc>
        <w:tc>
          <w:tcPr>
            <w:tcW w:w="1276" w:type="dxa"/>
          </w:tcPr>
          <w:p w:rsidR="005F7DEA" w:rsidRPr="00CB5C30" w:rsidRDefault="005F7DEA" w:rsidP="00C00A52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2017 г.</w:t>
            </w:r>
          </w:p>
        </w:tc>
        <w:tc>
          <w:tcPr>
            <w:tcW w:w="992" w:type="dxa"/>
          </w:tcPr>
          <w:p w:rsidR="005F7DEA" w:rsidRPr="00CB5C30" w:rsidRDefault="005F7DEA" w:rsidP="00C00A5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2018 г.</w:t>
            </w:r>
          </w:p>
        </w:tc>
        <w:tc>
          <w:tcPr>
            <w:tcW w:w="992" w:type="dxa"/>
          </w:tcPr>
          <w:p w:rsidR="005F7DEA" w:rsidRPr="00CB5C30" w:rsidRDefault="005F7DEA" w:rsidP="00C00A5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2019 г.</w:t>
            </w:r>
          </w:p>
        </w:tc>
        <w:tc>
          <w:tcPr>
            <w:tcW w:w="992" w:type="dxa"/>
          </w:tcPr>
          <w:p w:rsidR="005F7DEA" w:rsidRPr="00CB5C30" w:rsidRDefault="005F7DEA" w:rsidP="00C00A52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2020 г.</w:t>
            </w:r>
          </w:p>
        </w:tc>
      </w:tr>
      <w:tr w:rsidR="005F7DEA" w:rsidRPr="00CC32DD" w:rsidTr="008C3AEE">
        <w:tc>
          <w:tcPr>
            <w:tcW w:w="644" w:type="dxa"/>
          </w:tcPr>
          <w:p w:rsidR="005F7DEA" w:rsidRPr="00CB5C30" w:rsidRDefault="005F7DEA" w:rsidP="00DA5DB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871" w:type="dxa"/>
          </w:tcPr>
          <w:p w:rsidR="005F7DEA" w:rsidRPr="00CB5C30" w:rsidRDefault="005F7DEA" w:rsidP="00DA5DB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926" w:type="dxa"/>
          </w:tcPr>
          <w:p w:rsidR="005F7DEA" w:rsidRPr="00CB5C30" w:rsidRDefault="005F7DEA" w:rsidP="00DA5DB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921" w:type="dxa"/>
          </w:tcPr>
          <w:p w:rsidR="005F7DEA" w:rsidRPr="00CB5C30" w:rsidRDefault="005F7DEA" w:rsidP="00DA5DB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5F7DEA" w:rsidRPr="00CB5C30" w:rsidRDefault="005F7DEA" w:rsidP="00A478CD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5F7DEA" w:rsidRPr="00CB5C30" w:rsidRDefault="005F7DEA" w:rsidP="00A478CD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:rsidR="005F7DEA" w:rsidRPr="00CB5C30" w:rsidRDefault="005F7DEA" w:rsidP="00A478CD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5F7DEA" w:rsidRPr="00CB5C30" w:rsidRDefault="005F7DEA" w:rsidP="00A478CD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:rsidR="005F7DEA" w:rsidRPr="00CB5C30" w:rsidRDefault="005F7DEA" w:rsidP="00A478CD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5F7DEA" w:rsidRPr="00CC32DD" w:rsidTr="008C3AEE">
        <w:tc>
          <w:tcPr>
            <w:tcW w:w="644" w:type="dxa"/>
            <w:vMerge w:val="restart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1" w:type="dxa"/>
            <w:vMerge w:val="restart"/>
          </w:tcPr>
          <w:p w:rsidR="005F7DEA" w:rsidRPr="00CB5C30" w:rsidRDefault="005F7DEA" w:rsidP="00C859A1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Муниципальная программа</w:t>
            </w:r>
          </w:p>
        </w:tc>
        <w:tc>
          <w:tcPr>
            <w:tcW w:w="3926" w:type="dxa"/>
            <w:vMerge w:val="restart"/>
          </w:tcPr>
          <w:p w:rsidR="005F7DEA" w:rsidRPr="00CB5C30" w:rsidRDefault="005F7DEA" w:rsidP="00C859A1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«Молодежь Мокшанского района  Пензенской области на 2014-2020 годы»</w:t>
            </w:r>
          </w:p>
          <w:p w:rsidR="005F7DEA" w:rsidRPr="00CB5C30" w:rsidRDefault="005F7DEA" w:rsidP="00DA5DB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F7DEA" w:rsidRPr="00CB5C30" w:rsidRDefault="005F7DEA" w:rsidP="00DA5DB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1" w:type="dxa"/>
          </w:tcPr>
          <w:p w:rsidR="005F7DEA" w:rsidRPr="00CB5C30" w:rsidRDefault="005F7DEA" w:rsidP="00DA5DBA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</w:tcPr>
          <w:p w:rsidR="005F7DEA" w:rsidRPr="00CB5C30" w:rsidRDefault="005F7DEA" w:rsidP="00A478CD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       </w:t>
            </w:r>
            <w:r w:rsidRPr="00CB5C30">
              <w:rPr>
                <w:rFonts w:ascii="Times New Roman" w:hAnsi="Times New Roman"/>
                <w:sz w:val="20"/>
                <w:szCs w:val="20"/>
              </w:rPr>
              <w:t>2</w:t>
            </w: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>63</w:t>
            </w:r>
            <w:r w:rsidRPr="00CB5C30">
              <w:rPr>
                <w:rFonts w:ascii="Times New Roman" w:hAnsi="Times New Roman"/>
                <w:sz w:val="20"/>
                <w:szCs w:val="20"/>
              </w:rPr>
              <w:t>,5</w:t>
            </w:r>
          </w:p>
        </w:tc>
        <w:tc>
          <w:tcPr>
            <w:tcW w:w="1276" w:type="dxa"/>
          </w:tcPr>
          <w:p w:rsidR="005F7DEA" w:rsidRPr="00CB5C30" w:rsidRDefault="005F7DEA" w:rsidP="00A478CD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       </w:t>
            </w:r>
            <w:r w:rsidRPr="00CB5C30">
              <w:rPr>
                <w:rFonts w:ascii="Times New Roman" w:hAnsi="Times New Roman"/>
                <w:sz w:val="20"/>
                <w:szCs w:val="20"/>
              </w:rPr>
              <w:t>220,5</w:t>
            </w:r>
          </w:p>
        </w:tc>
        <w:tc>
          <w:tcPr>
            <w:tcW w:w="992" w:type="dxa"/>
          </w:tcPr>
          <w:p w:rsidR="005F7DEA" w:rsidRPr="00CB5C30" w:rsidRDefault="005F7DEA" w:rsidP="00DD46CD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       </w:t>
            </w:r>
            <w:r w:rsidRPr="00CB5C30">
              <w:rPr>
                <w:rFonts w:ascii="Times New Roman" w:hAnsi="Times New Roman"/>
                <w:sz w:val="20"/>
                <w:szCs w:val="20"/>
              </w:rPr>
              <w:t>220,5</w:t>
            </w:r>
          </w:p>
        </w:tc>
        <w:tc>
          <w:tcPr>
            <w:tcW w:w="992" w:type="dxa"/>
          </w:tcPr>
          <w:p w:rsidR="005F7DEA" w:rsidRPr="00CB5C30" w:rsidRDefault="005F7DEA" w:rsidP="00DD46CD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       </w:t>
            </w:r>
            <w:r w:rsidRPr="00CB5C30">
              <w:rPr>
                <w:rFonts w:ascii="Times New Roman" w:hAnsi="Times New Roman"/>
                <w:sz w:val="20"/>
                <w:szCs w:val="20"/>
              </w:rPr>
              <w:t>220,5</w:t>
            </w:r>
          </w:p>
        </w:tc>
        <w:tc>
          <w:tcPr>
            <w:tcW w:w="992" w:type="dxa"/>
          </w:tcPr>
          <w:p w:rsidR="005F7DEA" w:rsidRPr="00CB5C30" w:rsidRDefault="005F7DEA" w:rsidP="00DD46CD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       </w:t>
            </w:r>
            <w:r w:rsidRPr="00CB5C30">
              <w:rPr>
                <w:rFonts w:ascii="Times New Roman" w:hAnsi="Times New Roman"/>
                <w:sz w:val="20"/>
                <w:szCs w:val="20"/>
              </w:rPr>
              <w:t>220,5</w:t>
            </w:r>
          </w:p>
        </w:tc>
      </w:tr>
      <w:tr w:rsidR="005F7DEA" w:rsidRPr="00CC32DD" w:rsidTr="008C3AEE">
        <w:tc>
          <w:tcPr>
            <w:tcW w:w="644" w:type="dxa"/>
            <w:vMerge/>
          </w:tcPr>
          <w:p w:rsidR="005F7DEA" w:rsidRPr="00CC32DD" w:rsidRDefault="005F7DEA" w:rsidP="00DA5DBA"/>
        </w:tc>
        <w:tc>
          <w:tcPr>
            <w:tcW w:w="1871" w:type="dxa"/>
            <w:vMerge/>
          </w:tcPr>
          <w:p w:rsidR="005F7DEA" w:rsidRPr="00CC32DD" w:rsidRDefault="005F7DEA" w:rsidP="00DA5DBA"/>
        </w:tc>
        <w:tc>
          <w:tcPr>
            <w:tcW w:w="3926" w:type="dxa"/>
            <w:vMerge/>
          </w:tcPr>
          <w:p w:rsidR="005F7DEA" w:rsidRPr="00CC32DD" w:rsidRDefault="005F7DEA" w:rsidP="00DA5DBA"/>
        </w:tc>
        <w:tc>
          <w:tcPr>
            <w:tcW w:w="2921" w:type="dxa"/>
          </w:tcPr>
          <w:p w:rsidR="005F7DEA" w:rsidRPr="00CB5C30" w:rsidRDefault="005F7DEA" w:rsidP="00DA5DBA">
            <w:pPr>
              <w:pStyle w:val="ConsPlusNormal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в т.ч.</w:t>
            </w:r>
          </w:p>
        </w:tc>
        <w:tc>
          <w:tcPr>
            <w:tcW w:w="1134" w:type="dxa"/>
          </w:tcPr>
          <w:p w:rsidR="005F7DEA" w:rsidRPr="00CC32DD" w:rsidRDefault="005F7DEA" w:rsidP="00A478CD">
            <w:pPr>
              <w:jc w:val="center"/>
            </w:pPr>
            <w:r w:rsidRPr="00CC32DD">
              <w:t>х</w:t>
            </w:r>
          </w:p>
        </w:tc>
        <w:tc>
          <w:tcPr>
            <w:tcW w:w="1276" w:type="dxa"/>
          </w:tcPr>
          <w:p w:rsidR="005F7DEA" w:rsidRPr="00CC32DD" w:rsidRDefault="005F7DEA" w:rsidP="00A478CD">
            <w:pPr>
              <w:jc w:val="center"/>
            </w:pPr>
            <w:r w:rsidRPr="00CC32DD">
              <w:t>х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</w:tr>
      <w:tr w:rsidR="005F7DEA" w:rsidRPr="00CC32DD" w:rsidTr="008C3AEE">
        <w:tc>
          <w:tcPr>
            <w:tcW w:w="644" w:type="dxa"/>
            <w:vMerge/>
          </w:tcPr>
          <w:p w:rsidR="005F7DEA" w:rsidRPr="00CC32DD" w:rsidRDefault="005F7DEA" w:rsidP="00DA5DBA"/>
        </w:tc>
        <w:tc>
          <w:tcPr>
            <w:tcW w:w="1871" w:type="dxa"/>
            <w:vMerge/>
          </w:tcPr>
          <w:p w:rsidR="005F7DEA" w:rsidRPr="00CC32DD" w:rsidRDefault="005F7DEA" w:rsidP="00DA5DBA"/>
        </w:tc>
        <w:tc>
          <w:tcPr>
            <w:tcW w:w="3926" w:type="dxa"/>
            <w:vMerge/>
          </w:tcPr>
          <w:p w:rsidR="005F7DEA" w:rsidRPr="00CC32DD" w:rsidRDefault="005F7DEA" w:rsidP="00DA5DBA"/>
        </w:tc>
        <w:tc>
          <w:tcPr>
            <w:tcW w:w="2921" w:type="dxa"/>
          </w:tcPr>
          <w:p w:rsidR="005F7DEA" w:rsidRPr="00CB5C30" w:rsidRDefault="005F7DEA" w:rsidP="008C3AEE">
            <w:pPr>
              <w:pStyle w:val="ConsPlusNormal"/>
              <w:ind w:firstLine="459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134" w:type="dxa"/>
          </w:tcPr>
          <w:p w:rsidR="005F7DEA" w:rsidRPr="00CB5C30" w:rsidRDefault="005F7DEA" w:rsidP="00A478CD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 xml:space="preserve">        2</w:t>
            </w: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>63</w:t>
            </w:r>
            <w:r w:rsidRPr="00CB5C30">
              <w:rPr>
                <w:rFonts w:ascii="Times New Roman" w:hAnsi="Times New Roman"/>
                <w:sz w:val="20"/>
                <w:szCs w:val="20"/>
              </w:rPr>
              <w:t>,5</w:t>
            </w:r>
          </w:p>
        </w:tc>
        <w:tc>
          <w:tcPr>
            <w:tcW w:w="1276" w:type="dxa"/>
          </w:tcPr>
          <w:p w:rsidR="005F7DEA" w:rsidRPr="00CB5C30" w:rsidRDefault="005F7DEA" w:rsidP="00A478CD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       </w:t>
            </w:r>
            <w:r w:rsidRPr="00CB5C30">
              <w:rPr>
                <w:rFonts w:ascii="Times New Roman" w:hAnsi="Times New Roman"/>
                <w:sz w:val="20"/>
                <w:szCs w:val="20"/>
              </w:rPr>
              <w:t>220,5</w:t>
            </w:r>
          </w:p>
        </w:tc>
        <w:tc>
          <w:tcPr>
            <w:tcW w:w="992" w:type="dxa"/>
          </w:tcPr>
          <w:p w:rsidR="005F7DEA" w:rsidRPr="00CB5C30" w:rsidRDefault="005F7DEA" w:rsidP="00DD46CD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 xml:space="preserve">        220,5</w:t>
            </w:r>
          </w:p>
        </w:tc>
        <w:tc>
          <w:tcPr>
            <w:tcW w:w="992" w:type="dxa"/>
          </w:tcPr>
          <w:p w:rsidR="005F7DEA" w:rsidRPr="00CB5C30" w:rsidRDefault="005F7DEA" w:rsidP="00DD46CD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       </w:t>
            </w:r>
            <w:r w:rsidRPr="00CB5C30">
              <w:rPr>
                <w:rFonts w:ascii="Times New Roman" w:hAnsi="Times New Roman"/>
                <w:sz w:val="20"/>
                <w:szCs w:val="20"/>
              </w:rPr>
              <w:t>220,5</w:t>
            </w:r>
          </w:p>
        </w:tc>
        <w:tc>
          <w:tcPr>
            <w:tcW w:w="992" w:type="dxa"/>
          </w:tcPr>
          <w:p w:rsidR="005F7DEA" w:rsidRPr="00CB5C30" w:rsidRDefault="005F7DEA" w:rsidP="00DD46CD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 xml:space="preserve">        220,5</w:t>
            </w:r>
          </w:p>
        </w:tc>
      </w:tr>
      <w:tr w:rsidR="005F7DEA" w:rsidRPr="00CC32DD" w:rsidTr="008C3AEE">
        <w:trPr>
          <w:trHeight w:val="157"/>
        </w:trPr>
        <w:tc>
          <w:tcPr>
            <w:tcW w:w="644" w:type="dxa"/>
            <w:vMerge/>
          </w:tcPr>
          <w:p w:rsidR="005F7DEA" w:rsidRPr="00CC32DD" w:rsidRDefault="005F7DEA" w:rsidP="00DA5DBA"/>
        </w:tc>
        <w:tc>
          <w:tcPr>
            <w:tcW w:w="1871" w:type="dxa"/>
            <w:vMerge/>
          </w:tcPr>
          <w:p w:rsidR="005F7DEA" w:rsidRPr="00CC32DD" w:rsidRDefault="005F7DEA" w:rsidP="00DA5DBA"/>
        </w:tc>
        <w:tc>
          <w:tcPr>
            <w:tcW w:w="3926" w:type="dxa"/>
            <w:vMerge/>
          </w:tcPr>
          <w:p w:rsidR="005F7DEA" w:rsidRPr="00CC32DD" w:rsidRDefault="005F7DEA" w:rsidP="00DA5DBA"/>
        </w:tc>
        <w:tc>
          <w:tcPr>
            <w:tcW w:w="2921" w:type="dxa"/>
          </w:tcPr>
          <w:p w:rsidR="005F7DEA" w:rsidRPr="00CB5C30" w:rsidRDefault="005F7DEA" w:rsidP="008C3AEE">
            <w:pPr>
              <w:pStyle w:val="ConsPlusNormal"/>
              <w:ind w:firstLine="459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федеральные средства</w:t>
            </w:r>
          </w:p>
        </w:tc>
        <w:tc>
          <w:tcPr>
            <w:tcW w:w="1134" w:type="dxa"/>
          </w:tcPr>
          <w:p w:rsidR="005F7DEA" w:rsidRPr="00CC32DD" w:rsidRDefault="005F7DEA" w:rsidP="00A478CD">
            <w:pPr>
              <w:jc w:val="center"/>
            </w:pPr>
            <w:r w:rsidRPr="00CC32DD">
              <w:t>х</w:t>
            </w:r>
          </w:p>
        </w:tc>
        <w:tc>
          <w:tcPr>
            <w:tcW w:w="1276" w:type="dxa"/>
          </w:tcPr>
          <w:p w:rsidR="005F7DEA" w:rsidRPr="00CC32DD" w:rsidRDefault="005F7DEA" w:rsidP="00A478CD">
            <w:pPr>
              <w:jc w:val="center"/>
            </w:pPr>
            <w:r w:rsidRPr="00CC32DD">
              <w:t>х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</w:tr>
      <w:tr w:rsidR="005F7DEA" w:rsidRPr="00CC32DD" w:rsidTr="008C3AEE">
        <w:tc>
          <w:tcPr>
            <w:tcW w:w="644" w:type="dxa"/>
            <w:vMerge/>
          </w:tcPr>
          <w:p w:rsidR="005F7DEA" w:rsidRPr="00CC32DD" w:rsidRDefault="005F7DEA" w:rsidP="00DA5DBA"/>
        </w:tc>
        <w:tc>
          <w:tcPr>
            <w:tcW w:w="1871" w:type="dxa"/>
            <w:vMerge/>
          </w:tcPr>
          <w:p w:rsidR="005F7DEA" w:rsidRPr="00CC32DD" w:rsidRDefault="005F7DEA" w:rsidP="00DA5DBA"/>
        </w:tc>
        <w:tc>
          <w:tcPr>
            <w:tcW w:w="3926" w:type="dxa"/>
            <w:vMerge/>
          </w:tcPr>
          <w:p w:rsidR="005F7DEA" w:rsidRPr="00CC32DD" w:rsidRDefault="005F7DEA" w:rsidP="00DA5DBA"/>
        </w:tc>
        <w:tc>
          <w:tcPr>
            <w:tcW w:w="2921" w:type="dxa"/>
          </w:tcPr>
          <w:p w:rsidR="005F7DEA" w:rsidRPr="00CB5C30" w:rsidRDefault="005F7DEA" w:rsidP="008C3AEE">
            <w:pPr>
              <w:pStyle w:val="ConsPlusNormal"/>
              <w:ind w:firstLine="459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бюджет Пензенской области</w:t>
            </w:r>
          </w:p>
        </w:tc>
        <w:tc>
          <w:tcPr>
            <w:tcW w:w="1134" w:type="dxa"/>
          </w:tcPr>
          <w:p w:rsidR="005F7DEA" w:rsidRPr="00CC32DD" w:rsidRDefault="005F7DEA" w:rsidP="00A478CD">
            <w:pPr>
              <w:jc w:val="center"/>
            </w:pPr>
            <w:r w:rsidRPr="00CC32DD">
              <w:t>х</w:t>
            </w:r>
          </w:p>
        </w:tc>
        <w:tc>
          <w:tcPr>
            <w:tcW w:w="1276" w:type="dxa"/>
          </w:tcPr>
          <w:p w:rsidR="005F7DEA" w:rsidRPr="00CC32DD" w:rsidRDefault="005F7DEA" w:rsidP="00A478CD">
            <w:pPr>
              <w:jc w:val="center"/>
            </w:pPr>
            <w:r w:rsidRPr="00CC32DD">
              <w:t>х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</w:tr>
      <w:tr w:rsidR="005F7DEA" w:rsidRPr="00CC32DD" w:rsidTr="008C3AEE">
        <w:tc>
          <w:tcPr>
            <w:tcW w:w="644" w:type="dxa"/>
            <w:vMerge/>
          </w:tcPr>
          <w:p w:rsidR="005F7DEA" w:rsidRPr="00CC32DD" w:rsidRDefault="005F7DEA" w:rsidP="00DA5DBA"/>
        </w:tc>
        <w:tc>
          <w:tcPr>
            <w:tcW w:w="1871" w:type="dxa"/>
            <w:vMerge/>
          </w:tcPr>
          <w:p w:rsidR="005F7DEA" w:rsidRPr="00CC32DD" w:rsidRDefault="005F7DEA" w:rsidP="00DA5DBA"/>
        </w:tc>
        <w:tc>
          <w:tcPr>
            <w:tcW w:w="3926" w:type="dxa"/>
            <w:vMerge/>
          </w:tcPr>
          <w:p w:rsidR="005F7DEA" w:rsidRPr="00CC32DD" w:rsidRDefault="005F7DEA" w:rsidP="00DA5DBA"/>
        </w:tc>
        <w:tc>
          <w:tcPr>
            <w:tcW w:w="2921" w:type="dxa"/>
          </w:tcPr>
          <w:p w:rsidR="005F7DEA" w:rsidRPr="00CB5C30" w:rsidRDefault="005F7DEA" w:rsidP="008C3AEE">
            <w:pPr>
              <w:pStyle w:val="ConsPlusNormal"/>
              <w:ind w:firstLine="459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 xml:space="preserve">иные источники </w:t>
            </w:r>
          </w:p>
        </w:tc>
        <w:tc>
          <w:tcPr>
            <w:tcW w:w="1134" w:type="dxa"/>
          </w:tcPr>
          <w:p w:rsidR="005F7DEA" w:rsidRPr="00CC32DD" w:rsidRDefault="005F7DEA" w:rsidP="00A478CD">
            <w:pPr>
              <w:jc w:val="center"/>
            </w:pPr>
            <w:r w:rsidRPr="00CC32DD">
              <w:t>х</w:t>
            </w:r>
          </w:p>
        </w:tc>
        <w:tc>
          <w:tcPr>
            <w:tcW w:w="1276" w:type="dxa"/>
          </w:tcPr>
          <w:p w:rsidR="005F7DEA" w:rsidRPr="00CC32DD" w:rsidRDefault="005F7DEA" w:rsidP="00A478CD">
            <w:pPr>
              <w:jc w:val="center"/>
            </w:pPr>
            <w:r w:rsidRPr="00CC32DD">
              <w:t>х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</w:tr>
      <w:tr w:rsidR="005F7DEA" w:rsidRPr="00CC32DD" w:rsidTr="008C3AEE">
        <w:trPr>
          <w:trHeight w:val="240"/>
        </w:trPr>
        <w:tc>
          <w:tcPr>
            <w:tcW w:w="644" w:type="dxa"/>
            <w:vMerge w:val="restart"/>
          </w:tcPr>
          <w:p w:rsidR="005F7DEA" w:rsidRPr="00CC32DD" w:rsidRDefault="005F7DEA" w:rsidP="00DA5DBA">
            <w:r w:rsidRPr="00CC32DD">
              <w:t>1.1</w:t>
            </w:r>
            <w:r>
              <w:t>.</w:t>
            </w:r>
          </w:p>
        </w:tc>
        <w:tc>
          <w:tcPr>
            <w:tcW w:w="1871" w:type="dxa"/>
            <w:vMerge w:val="restart"/>
          </w:tcPr>
          <w:p w:rsidR="005F7DEA" w:rsidRPr="00CC32DD" w:rsidRDefault="005F7DEA" w:rsidP="00DA5DBA">
            <w:r w:rsidRPr="00CC32DD">
              <w:t>Основное мероприятие 1</w:t>
            </w:r>
          </w:p>
        </w:tc>
        <w:tc>
          <w:tcPr>
            <w:tcW w:w="3926" w:type="dxa"/>
            <w:vMerge w:val="restart"/>
          </w:tcPr>
          <w:p w:rsidR="005F7DEA" w:rsidRPr="00CC32DD" w:rsidRDefault="005F7DEA" w:rsidP="00DA5DBA">
            <w:r w:rsidRPr="00CC32DD">
              <w:t>«Поддержка и воспитание детей и молодежи»</w:t>
            </w:r>
          </w:p>
        </w:tc>
        <w:tc>
          <w:tcPr>
            <w:tcW w:w="2921" w:type="dxa"/>
          </w:tcPr>
          <w:p w:rsidR="005F7DEA" w:rsidRPr="00CB5C30" w:rsidRDefault="005F7DEA" w:rsidP="008C3AEE">
            <w:pPr>
              <w:pStyle w:val="ConsPlusNormal"/>
              <w:ind w:firstLine="459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</w:tcPr>
          <w:p w:rsidR="005F7DEA" w:rsidRPr="00CC32DD" w:rsidRDefault="005F7DEA" w:rsidP="00A478CD">
            <w:pPr>
              <w:jc w:val="center"/>
            </w:pPr>
            <w:r w:rsidRPr="00CC32DD">
              <w:t>71,0</w:t>
            </w:r>
          </w:p>
        </w:tc>
        <w:tc>
          <w:tcPr>
            <w:tcW w:w="1276" w:type="dxa"/>
          </w:tcPr>
          <w:p w:rsidR="005F7DEA" w:rsidRPr="00CC32DD" w:rsidRDefault="005F7DEA" w:rsidP="00A478CD">
            <w:pPr>
              <w:jc w:val="center"/>
            </w:pPr>
            <w:r w:rsidRPr="00CC32DD">
              <w:t>71,0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jc w:val="center"/>
            </w:pPr>
            <w:r w:rsidRPr="00CC32DD">
              <w:t>71,0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jc w:val="center"/>
            </w:pPr>
            <w:r w:rsidRPr="00CC32DD">
              <w:t>71,0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jc w:val="center"/>
            </w:pPr>
            <w:r w:rsidRPr="00CC32DD">
              <w:t>71,0</w:t>
            </w:r>
          </w:p>
        </w:tc>
      </w:tr>
      <w:tr w:rsidR="005F7DEA" w:rsidRPr="00CC32DD" w:rsidTr="008C3AEE">
        <w:trPr>
          <w:trHeight w:val="180"/>
        </w:trPr>
        <w:tc>
          <w:tcPr>
            <w:tcW w:w="644" w:type="dxa"/>
            <w:vMerge/>
          </w:tcPr>
          <w:p w:rsidR="005F7DEA" w:rsidRPr="00CC32DD" w:rsidRDefault="005F7DEA" w:rsidP="00DA5DBA"/>
        </w:tc>
        <w:tc>
          <w:tcPr>
            <w:tcW w:w="1871" w:type="dxa"/>
            <w:vMerge/>
          </w:tcPr>
          <w:p w:rsidR="005F7DEA" w:rsidRPr="00CC32DD" w:rsidRDefault="005F7DEA" w:rsidP="00DA5DBA"/>
        </w:tc>
        <w:tc>
          <w:tcPr>
            <w:tcW w:w="3926" w:type="dxa"/>
            <w:vMerge/>
          </w:tcPr>
          <w:p w:rsidR="005F7DEA" w:rsidRPr="00CC32DD" w:rsidRDefault="005F7DEA" w:rsidP="00DA5DBA"/>
        </w:tc>
        <w:tc>
          <w:tcPr>
            <w:tcW w:w="2921" w:type="dxa"/>
          </w:tcPr>
          <w:p w:rsidR="005F7DEA" w:rsidRPr="00CB5C30" w:rsidRDefault="005F7DEA" w:rsidP="008C3AEE">
            <w:pPr>
              <w:pStyle w:val="ConsPlusNormal"/>
              <w:ind w:firstLine="459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в т.ч.</w:t>
            </w:r>
          </w:p>
        </w:tc>
        <w:tc>
          <w:tcPr>
            <w:tcW w:w="1134" w:type="dxa"/>
          </w:tcPr>
          <w:p w:rsidR="005F7DEA" w:rsidRPr="00CC32DD" w:rsidRDefault="005F7DEA" w:rsidP="00A478CD">
            <w:pPr>
              <w:jc w:val="center"/>
            </w:pPr>
            <w:r w:rsidRPr="00CC32DD">
              <w:t>х</w:t>
            </w:r>
          </w:p>
        </w:tc>
        <w:tc>
          <w:tcPr>
            <w:tcW w:w="1276" w:type="dxa"/>
          </w:tcPr>
          <w:p w:rsidR="005F7DEA" w:rsidRPr="00CC32DD" w:rsidRDefault="005F7DEA" w:rsidP="00A478CD">
            <w:pPr>
              <w:jc w:val="center"/>
            </w:pPr>
            <w:r w:rsidRPr="00CC32DD">
              <w:t>х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</w:tr>
      <w:tr w:rsidR="005F7DEA" w:rsidRPr="00CC32DD" w:rsidTr="008C3AEE">
        <w:trPr>
          <w:trHeight w:val="285"/>
        </w:trPr>
        <w:tc>
          <w:tcPr>
            <w:tcW w:w="644" w:type="dxa"/>
            <w:vMerge/>
          </w:tcPr>
          <w:p w:rsidR="005F7DEA" w:rsidRPr="00CC32DD" w:rsidRDefault="005F7DEA" w:rsidP="00DA5DBA"/>
        </w:tc>
        <w:tc>
          <w:tcPr>
            <w:tcW w:w="1871" w:type="dxa"/>
            <w:vMerge/>
          </w:tcPr>
          <w:p w:rsidR="005F7DEA" w:rsidRPr="00CC32DD" w:rsidRDefault="005F7DEA" w:rsidP="00DA5DBA"/>
        </w:tc>
        <w:tc>
          <w:tcPr>
            <w:tcW w:w="3926" w:type="dxa"/>
            <w:vMerge/>
          </w:tcPr>
          <w:p w:rsidR="005F7DEA" w:rsidRPr="00CC32DD" w:rsidRDefault="005F7DEA" w:rsidP="00DA5DBA"/>
        </w:tc>
        <w:tc>
          <w:tcPr>
            <w:tcW w:w="2921" w:type="dxa"/>
          </w:tcPr>
          <w:p w:rsidR="005F7DEA" w:rsidRPr="00CB5C30" w:rsidRDefault="005F7DEA" w:rsidP="008C3AEE">
            <w:pPr>
              <w:pStyle w:val="ConsPlusNormal"/>
              <w:ind w:firstLine="459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134" w:type="dxa"/>
          </w:tcPr>
          <w:p w:rsidR="005F7DEA" w:rsidRPr="00CC32DD" w:rsidRDefault="005F7DEA" w:rsidP="00A478CD">
            <w:pPr>
              <w:jc w:val="center"/>
            </w:pPr>
            <w:r w:rsidRPr="00CC32DD">
              <w:t>71,0</w:t>
            </w:r>
          </w:p>
        </w:tc>
        <w:tc>
          <w:tcPr>
            <w:tcW w:w="1276" w:type="dxa"/>
          </w:tcPr>
          <w:p w:rsidR="005F7DEA" w:rsidRPr="00CC32DD" w:rsidRDefault="005F7DEA" w:rsidP="00A478CD">
            <w:pPr>
              <w:jc w:val="center"/>
            </w:pPr>
            <w:r w:rsidRPr="00CC32DD">
              <w:t>71,0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jc w:val="center"/>
            </w:pPr>
            <w:r w:rsidRPr="00CC32DD">
              <w:t>71,0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jc w:val="center"/>
            </w:pPr>
            <w:r w:rsidRPr="00CC32DD">
              <w:t>71,0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jc w:val="center"/>
            </w:pPr>
            <w:r w:rsidRPr="00CC32DD">
              <w:t>71,0</w:t>
            </w:r>
          </w:p>
        </w:tc>
      </w:tr>
      <w:tr w:rsidR="005F7DEA" w:rsidRPr="00CC32DD" w:rsidTr="008C3AEE">
        <w:trPr>
          <w:trHeight w:val="315"/>
        </w:trPr>
        <w:tc>
          <w:tcPr>
            <w:tcW w:w="644" w:type="dxa"/>
            <w:vMerge/>
          </w:tcPr>
          <w:p w:rsidR="005F7DEA" w:rsidRPr="00CC32DD" w:rsidRDefault="005F7DEA" w:rsidP="00DA5DBA"/>
        </w:tc>
        <w:tc>
          <w:tcPr>
            <w:tcW w:w="1871" w:type="dxa"/>
            <w:vMerge/>
          </w:tcPr>
          <w:p w:rsidR="005F7DEA" w:rsidRPr="00CC32DD" w:rsidRDefault="005F7DEA" w:rsidP="00DA5DBA"/>
        </w:tc>
        <w:tc>
          <w:tcPr>
            <w:tcW w:w="3926" w:type="dxa"/>
            <w:vMerge/>
          </w:tcPr>
          <w:p w:rsidR="005F7DEA" w:rsidRPr="00CC32DD" w:rsidRDefault="005F7DEA" w:rsidP="00DA5DBA"/>
        </w:tc>
        <w:tc>
          <w:tcPr>
            <w:tcW w:w="2921" w:type="dxa"/>
          </w:tcPr>
          <w:p w:rsidR="005F7DEA" w:rsidRPr="00CB5C30" w:rsidRDefault="005F7DEA" w:rsidP="008C3AEE">
            <w:pPr>
              <w:pStyle w:val="ConsPlusNormal"/>
              <w:ind w:firstLine="459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федеральные средства</w:t>
            </w:r>
          </w:p>
        </w:tc>
        <w:tc>
          <w:tcPr>
            <w:tcW w:w="1134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1276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</w:tr>
      <w:tr w:rsidR="005F7DEA" w:rsidRPr="00CC32DD" w:rsidTr="008C3AEE">
        <w:trPr>
          <w:trHeight w:val="165"/>
        </w:trPr>
        <w:tc>
          <w:tcPr>
            <w:tcW w:w="644" w:type="dxa"/>
            <w:vMerge/>
          </w:tcPr>
          <w:p w:rsidR="005F7DEA" w:rsidRPr="00CC32DD" w:rsidRDefault="005F7DEA" w:rsidP="00DA5DBA"/>
        </w:tc>
        <w:tc>
          <w:tcPr>
            <w:tcW w:w="1871" w:type="dxa"/>
            <w:vMerge/>
          </w:tcPr>
          <w:p w:rsidR="005F7DEA" w:rsidRPr="00CC32DD" w:rsidRDefault="005F7DEA" w:rsidP="00DA5DBA"/>
        </w:tc>
        <w:tc>
          <w:tcPr>
            <w:tcW w:w="3926" w:type="dxa"/>
            <w:vMerge/>
          </w:tcPr>
          <w:p w:rsidR="005F7DEA" w:rsidRPr="00CC32DD" w:rsidRDefault="005F7DEA" w:rsidP="00DA5DBA"/>
        </w:tc>
        <w:tc>
          <w:tcPr>
            <w:tcW w:w="2921" w:type="dxa"/>
          </w:tcPr>
          <w:p w:rsidR="005F7DEA" w:rsidRPr="00CB5C30" w:rsidRDefault="005F7DEA" w:rsidP="008C3AEE">
            <w:pPr>
              <w:pStyle w:val="ConsPlusNormal"/>
              <w:ind w:firstLine="459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бюджет Пензенской области</w:t>
            </w:r>
          </w:p>
        </w:tc>
        <w:tc>
          <w:tcPr>
            <w:tcW w:w="1134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1276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</w:tr>
      <w:tr w:rsidR="005F7DEA" w:rsidRPr="00CC32DD" w:rsidTr="008C3AEE">
        <w:trPr>
          <w:trHeight w:val="238"/>
        </w:trPr>
        <w:tc>
          <w:tcPr>
            <w:tcW w:w="644" w:type="dxa"/>
            <w:vMerge/>
          </w:tcPr>
          <w:p w:rsidR="005F7DEA" w:rsidRPr="00CC32DD" w:rsidRDefault="005F7DEA" w:rsidP="00DA5DBA"/>
        </w:tc>
        <w:tc>
          <w:tcPr>
            <w:tcW w:w="1871" w:type="dxa"/>
            <w:vMerge/>
          </w:tcPr>
          <w:p w:rsidR="005F7DEA" w:rsidRPr="00CC32DD" w:rsidRDefault="005F7DEA" w:rsidP="00DA5DBA"/>
        </w:tc>
        <w:tc>
          <w:tcPr>
            <w:tcW w:w="3926" w:type="dxa"/>
            <w:vMerge/>
          </w:tcPr>
          <w:p w:rsidR="005F7DEA" w:rsidRPr="00CC32DD" w:rsidRDefault="005F7DEA" w:rsidP="00DA5DBA"/>
        </w:tc>
        <w:tc>
          <w:tcPr>
            <w:tcW w:w="2921" w:type="dxa"/>
          </w:tcPr>
          <w:p w:rsidR="005F7DEA" w:rsidRPr="00CB5C30" w:rsidRDefault="005F7DEA" w:rsidP="008C3AEE">
            <w:pPr>
              <w:pStyle w:val="ConsPlusNormal"/>
              <w:ind w:firstLine="459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 xml:space="preserve">иные источники </w:t>
            </w:r>
          </w:p>
        </w:tc>
        <w:tc>
          <w:tcPr>
            <w:tcW w:w="1134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1276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</w:tr>
      <w:tr w:rsidR="005F7DEA" w:rsidRPr="00CC32DD" w:rsidTr="008C3AEE">
        <w:trPr>
          <w:trHeight w:val="270"/>
        </w:trPr>
        <w:tc>
          <w:tcPr>
            <w:tcW w:w="644" w:type="dxa"/>
            <w:vMerge w:val="restart"/>
          </w:tcPr>
          <w:p w:rsidR="005F7DEA" w:rsidRPr="00CC32DD" w:rsidRDefault="005F7DEA" w:rsidP="00DA5DBA">
            <w:r w:rsidRPr="00CC32DD">
              <w:t>1.2.</w:t>
            </w:r>
          </w:p>
        </w:tc>
        <w:tc>
          <w:tcPr>
            <w:tcW w:w="1871" w:type="dxa"/>
            <w:vMerge w:val="restart"/>
          </w:tcPr>
          <w:p w:rsidR="005F7DEA" w:rsidRPr="00CC32DD" w:rsidRDefault="005F7DEA" w:rsidP="00DA5DBA">
            <w:r w:rsidRPr="00CC32DD">
              <w:t>Основное мероприятие 2</w:t>
            </w:r>
          </w:p>
        </w:tc>
        <w:tc>
          <w:tcPr>
            <w:tcW w:w="3926" w:type="dxa"/>
            <w:vMerge w:val="restart"/>
          </w:tcPr>
          <w:p w:rsidR="005F7DEA" w:rsidRPr="00CC32DD" w:rsidRDefault="005F7DEA" w:rsidP="00DA5DBA">
            <w:r w:rsidRPr="00CC32DD">
              <w:t>«Развитие массовой физической культуры и спорта среди детей и молодежи»</w:t>
            </w:r>
          </w:p>
        </w:tc>
        <w:tc>
          <w:tcPr>
            <w:tcW w:w="2921" w:type="dxa"/>
          </w:tcPr>
          <w:p w:rsidR="005F7DEA" w:rsidRPr="00CB5C30" w:rsidRDefault="005F7DEA" w:rsidP="008C3AEE">
            <w:pPr>
              <w:pStyle w:val="ConsPlusNormal"/>
              <w:ind w:firstLine="459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</w:tcPr>
          <w:p w:rsidR="005F7DEA" w:rsidRPr="00CC32DD" w:rsidRDefault="005F7DEA" w:rsidP="00DA5DBA">
            <w:pPr>
              <w:jc w:val="center"/>
            </w:pPr>
            <w:r>
              <w:t>1</w:t>
            </w:r>
            <w:r>
              <w:rPr>
                <w:lang w:val="en-US"/>
              </w:rPr>
              <w:t>92</w:t>
            </w:r>
            <w:r w:rsidRPr="00CC32DD">
              <w:t>,5</w:t>
            </w:r>
          </w:p>
        </w:tc>
        <w:tc>
          <w:tcPr>
            <w:tcW w:w="1276" w:type="dxa"/>
          </w:tcPr>
          <w:p w:rsidR="005F7DEA" w:rsidRPr="00CC32DD" w:rsidRDefault="005F7DEA" w:rsidP="00DA5DBA">
            <w:pPr>
              <w:jc w:val="center"/>
            </w:pPr>
            <w:r w:rsidRPr="00CC32DD">
              <w:t>149,5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jc w:val="center"/>
            </w:pPr>
            <w:r w:rsidRPr="00CC32DD">
              <w:t>149,5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jc w:val="center"/>
            </w:pPr>
            <w:r w:rsidRPr="00CC32DD">
              <w:t>149,5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jc w:val="center"/>
            </w:pPr>
            <w:r w:rsidRPr="00CC32DD">
              <w:t>149,5</w:t>
            </w:r>
          </w:p>
        </w:tc>
      </w:tr>
      <w:tr w:rsidR="005F7DEA" w:rsidRPr="00CC32DD" w:rsidTr="008C3AEE">
        <w:trPr>
          <w:trHeight w:val="300"/>
        </w:trPr>
        <w:tc>
          <w:tcPr>
            <w:tcW w:w="644" w:type="dxa"/>
            <w:vMerge/>
          </w:tcPr>
          <w:p w:rsidR="005F7DEA" w:rsidRPr="00CC32DD" w:rsidRDefault="005F7DEA" w:rsidP="00DA5DBA"/>
        </w:tc>
        <w:tc>
          <w:tcPr>
            <w:tcW w:w="1871" w:type="dxa"/>
            <w:vMerge/>
          </w:tcPr>
          <w:p w:rsidR="005F7DEA" w:rsidRPr="00CC32DD" w:rsidRDefault="005F7DEA" w:rsidP="00DA5DBA"/>
        </w:tc>
        <w:tc>
          <w:tcPr>
            <w:tcW w:w="3926" w:type="dxa"/>
            <w:vMerge/>
          </w:tcPr>
          <w:p w:rsidR="005F7DEA" w:rsidRPr="00CC32DD" w:rsidRDefault="005F7DEA" w:rsidP="00DA5DBA"/>
        </w:tc>
        <w:tc>
          <w:tcPr>
            <w:tcW w:w="2921" w:type="dxa"/>
          </w:tcPr>
          <w:p w:rsidR="005F7DEA" w:rsidRPr="00CB5C30" w:rsidRDefault="005F7DEA" w:rsidP="008C3AEE">
            <w:pPr>
              <w:pStyle w:val="ConsPlusNormal"/>
              <w:ind w:firstLine="459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в т.ч.</w:t>
            </w:r>
          </w:p>
        </w:tc>
        <w:tc>
          <w:tcPr>
            <w:tcW w:w="1134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1276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</w:tr>
      <w:tr w:rsidR="005F7DEA" w:rsidRPr="00CC32DD" w:rsidTr="008C3AEE">
        <w:trPr>
          <w:trHeight w:val="210"/>
        </w:trPr>
        <w:tc>
          <w:tcPr>
            <w:tcW w:w="644" w:type="dxa"/>
            <w:vMerge/>
          </w:tcPr>
          <w:p w:rsidR="005F7DEA" w:rsidRPr="00CC32DD" w:rsidRDefault="005F7DEA" w:rsidP="00DA5DBA"/>
        </w:tc>
        <w:tc>
          <w:tcPr>
            <w:tcW w:w="1871" w:type="dxa"/>
            <w:vMerge/>
          </w:tcPr>
          <w:p w:rsidR="005F7DEA" w:rsidRPr="00CC32DD" w:rsidRDefault="005F7DEA" w:rsidP="00DA5DBA"/>
        </w:tc>
        <w:tc>
          <w:tcPr>
            <w:tcW w:w="3926" w:type="dxa"/>
            <w:vMerge/>
          </w:tcPr>
          <w:p w:rsidR="005F7DEA" w:rsidRPr="00CC32DD" w:rsidRDefault="005F7DEA" w:rsidP="00DA5DBA"/>
        </w:tc>
        <w:tc>
          <w:tcPr>
            <w:tcW w:w="2921" w:type="dxa"/>
          </w:tcPr>
          <w:p w:rsidR="005F7DEA" w:rsidRPr="00CB5C30" w:rsidRDefault="005F7DEA" w:rsidP="008C3AEE">
            <w:pPr>
              <w:pStyle w:val="ConsPlusNormal"/>
              <w:ind w:firstLine="459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бюджет Мокшанского района (за исключением целевых межбюджетных трансфертов)</w:t>
            </w:r>
          </w:p>
        </w:tc>
        <w:tc>
          <w:tcPr>
            <w:tcW w:w="1134" w:type="dxa"/>
          </w:tcPr>
          <w:p w:rsidR="005F7DEA" w:rsidRPr="00CC32DD" w:rsidRDefault="005F7DEA" w:rsidP="00DA5DBA">
            <w:pPr>
              <w:jc w:val="center"/>
            </w:pPr>
            <w:r>
              <w:t>1</w:t>
            </w:r>
            <w:r>
              <w:rPr>
                <w:lang w:val="en-US"/>
              </w:rPr>
              <w:t>92</w:t>
            </w:r>
            <w:r w:rsidRPr="00CC32DD">
              <w:t>,5</w:t>
            </w:r>
          </w:p>
        </w:tc>
        <w:tc>
          <w:tcPr>
            <w:tcW w:w="1276" w:type="dxa"/>
          </w:tcPr>
          <w:p w:rsidR="005F7DEA" w:rsidRPr="00CC32DD" w:rsidRDefault="005F7DEA" w:rsidP="00DA5DBA">
            <w:pPr>
              <w:jc w:val="center"/>
            </w:pPr>
            <w:r w:rsidRPr="00CC32DD">
              <w:t>149,5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jc w:val="center"/>
            </w:pPr>
            <w:r w:rsidRPr="00CC32DD">
              <w:t>149,5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jc w:val="center"/>
            </w:pPr>
            <w:r w:rsidRPr="00CC32DD">
              <w:t>149,5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jc w:val="center"/>
            </w:pPr>
            <w:r w:rsidRPr="00CC32DD">
              <w:t>149,5</w:t>
            </w:r>
          </w:p>
        </w:tc>
      </w:tr>
      <w:tr w:rsidR="005F7DEA" w:rsidRPr="00CC32DD" w:rsidTr="008C3AEE">
        <w:trPr>
          <w:trHeight w:val="300"/>
        </w:trPr>
        <w:tc>
          <w:tcPr>
            <w:tcW w:w="644" w:type="dxa"/>
            <w:vMerge/>
          </w:tcPr>
          <w:p w:rsidR="005F7DEA" w:rsidRPr="00CC32DD" w:rsidRDefault="005F7DEA" w:rsidP="00DA5DBA"/>
        </w:tc>
        <w:tc>
          <w:tcPr>
            <w:tcW w:w="1871" w:type="dxa"/>
            <w:vMerge/>
          </w:tcPr>
          <w:p w:rsidR="005F7DEA" w:rsidRPr="00CC32DD" w:rsidRDefault="005F7DEA" w:rsidP="00DA5DBA"/>
        </w:tc>
        <w:tc>
          <w:tcPr>
            <w:tcW w:w="3926" w:type="dxa"/>
            <w:vMerge/>
          </w:tcPr>
          <w:p w:rsidR="005F7DEA" w:rsidRPr="00CC32DD" w:rsidRDefault="005F7DEA" w:rsidP="00DA5DBA"/>
        </w:tc>
        <w:tc>
          <w:tcPr>
            <w:tcW w:w="2921" w:type="dxa"/>
          </w:tcPr>
          <w:p w:rsidR="005F7DEA" w:rsidRPr="00CB5C30" w:rsidRDefault="005F7DEA" w:rsidP="008C3AEE">
            <w:pPr>
              <w:pStyle w:val="ConsPlusNormal"/>
              <w:ind w:firstLine="459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федеральные средства</w:t>
            </w:r>
          </w:p>
        </w:tc>
        <w:tc>
          <w:tcPr>
            <w:tcW w:w="1134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1276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</w:tr>
      <w:tr w:rsidR="005F7DEA" w:rsidRPr="00CC32DD" w:rsidTr="008C3AEE">
        <w:trPr>
          <w:trHeight w:val="270"/>
        </w:trPr>
        <w:tc>
          <w:tcPr>
            <w:tcW w:w="644" w:type="dxa"/>
            <w:vMerge/>
          </w:tcPr>
          <w:p w:rsidR="005F7DEA" w:rsidRPr="00CC32DD" w:rsidRDefault="005F7DEA" w:rsidP="00DA5DBA"/>
        </w:tc>
        <w:tc>
          <w:tcPr>
            <w:tcW w:w="1871" w:type="dxa"/>
            <w:vMerge/>
          </w:tcPr>
          <w:p w:rsidR="005F7DEA" w:rsidRPr="00CC32DD" w:rsidRDefault="005F7DEA" w:rsidP="00DA5DBA"/>
        </w:tc>
        <w:tc>
          <w:tcPr>
            <w:tcW w:w="3926" w:type="dxa"/>
            <w:vMerge/>
          </w:tcPr>
          <w:p w:rsidR="005F7DEA" w:rsidRPr="00CC32DD" w:rsidRDefault="005F7DEA" w:rsidP="00DA5DBA"/>
        </w:tc>
        <w:tc>
          <w:tcPr>
            <w:tcW w:w="2921" w:type="dxa"/>
          </w:tcPr>
          <w:p w:rsidR="005F7DEA" w:rsidRPr="00CB5C30" w:rsidRDefault="005F7DEA" w:rsidP="008C3AEE">
            <w:pPr>
              <w:pStyle w:val="ConsPlusNormal"/>
              <w:ind w:firstLine="459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бюджет Пензенской области</w:t>
            </w:r>
          </w:p>
        </w:tc>
        <w:tc>
          <w:tcPr>
            <w:tcW w:w="1134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1276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</w:tr>
      <w:tr w:rsidR="005F7DEA" w:rsidRPr="00CC32DD" w:rsidTr="008C3AEE">
        <w:trPr>
          <w:trHeight w:val="255"/>
        </w:trPr>
        <w:tc>
          <w:tcPr>
            <w:tcW w:w="644" w:type="dxa"/>
            <w:vMerge/>
          </w:tcPr>
          <w:p w:rsidR="005F7DEA" w:rsidRPr="00CC32DD" w:rsidRDefault="005F7DEA" w:rsidP="00DA5DBA"/>
        </w:tc>
        <w:tc>
          <w:tcPr>
            <w:tcW w:w="1871" w:type="dxa"/>
            <w:vMerge/>
          </w:tcPr>
          <w:p w:rsidR="005F7DEA" w:rsidRPr="00CC32DD" w:rsidRDefault="005F7DEA" w:rsidP="00DA5DBA"/>
        </w:tc>
        <w:tc>
          <w:tcPr>
            <w:tcW w:w="3926" w:type="dxa"/>
            <w:vMerge/>
          </w:tcPr>
          <w:p w:rsidR="005F7DEA" w:rsidRPr="00CC32DD" w:rsidRDefault="005F7DEA" w:rsidP="00DA5DBA"/>
        </w:tc>
        <w:tc>
          <w:tcPr>
            <w:tcW w:w="2921" w:type="dxa"/>
          </w:tcPr>
          <w:p w:rsidR="005F7DEA" w:rsidRPr="00CB5C30" w:rsidRDefault="005F7DEA" w:rsidP="008C3AEE">
            <w:pPr>
              <w:pStyle w:val="ConsPlusNormal"/>
              <w:ind w:firstLine="459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иные источники (расшифровать)</w:t>
            </w:r>
          </w:p>
        </w:tc>
        <w:tc>
          <w:tcPr>
            <w:tcW w:w="1134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1276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</w:tr>
    </w:tbl>
    <w:p w:rsidR="005F7DEA" w:rsidRPr="00CC32DD" w:rsidRDefault="005F7DEA" w:rsidP="00A478CD">
      <w:pPr>
        <w:pStyle w:val="ConsPlusNormal"/>
        <w:jc w:val="right"/>
        <w:rPr>
          <w:rFonts w:ascii="Times New Roman" w:hAnsi="Times New Roman"/>
        </w:rPr>
      </w:pPr>
    </w:p>
    <w:p w:rsidR="005F7DEA" w:rsidRDefault="005F7DEA" w:rsidP="0095560F">
      <w:pPr>
        <w:pStyle w:val="ConsPlusNormal"/>
        <w:jc w:val="right"/>
        <w:rPr>
          <w:rFonts w:ascii="Times New Roman" w:hAnsi="Times New Roman"/>
        </w:rPr>
      </w:pPr>
    </w:p>
    <w:p w:rsidR="005F7DEA" w:rsidRDefault="005F7DEA" w:rsidP="0095560F">
      <w:pPr>
        <w:pStyle w:val="ConsPlusNormal"/>
        <w:jc w:val="right"/>
        <w:rPr>
          <w:rFonts w:ascii="Times New Roman" w:hAnsi="Times New Roman"/>
        </w:rPr>
      </w:pPr>
    </w:p>
    <w:p w:rsidR="005F7DEA" w:rsidRDefault="005F7DEA" w:rsidP="0095560F">
      <w:pPr>
        <w:pStyle w:val="ConsPlusNormal"/>
        <w:jc w:val="right"/>
        <w:rPr>
          <w:rFonts w:ascii="Times New Roman" w:hAnsi="Times New Roman"/>
        </w:rPr>
      </w:pPr>
    </w:p>
    <w:p w:rsidR="005F7DEA" w:rsidRDefault="005F7DEA" w:rsidP="0095560F">
      <w:pPr>
        <w:pStyle w:val="ConsPlusNormal"/>
        <w:jc w:val="right"/>
        <w:rPr>
          <w:rFonts w:ascii="Times New Roman" w:hAnsi="Times New Roman"/>
        </w:rPr>
      </w:pPr>
    </w:p>
    <w:p w:rsidR="005F7DEA" w:rsidRDefault="005F7DEA" w:rsidP="0095560F">
      <w:pPr>
        <w:pStyle w:val="ConsPlusNormal"/>
        <w:jc w:val="right"/>
        <w:rPr>
          <w:rFonts w:ascii="Times New Roman" w:hAnsi="Times New Roman"/>
        </w:rPr>
      </w:pPr>
    </w:p>
    <w:p w:rsidR="005F7DEA" w:rsidRDefault="005F7DEA" w:rsidP="0095560F">
      <w:pPr>
        <w:pStyle w:val="ConsPlusNormal"/>
        <w:jc w:val="right"/>
        <w:rPr>
          <w:rFonts w:ascii="Times New Roman" w:hAnsi="Times New Roman"/>
        </w:rPr>
      </w:pPr>
    </w:p>
    <w:p w:rsidR="005F7DEA" w:rsidRDefault="005F7DEA" w:rsidP="0095560F">
      <w:pPr>
        <w:pStyle w:val="ConsPlusNormal"/>
        <w:jc w:val="right"/>
        <w:rPr>
          <w:rFonts w:ascii="Times New Roman" w:hAnsi="Times New Roman"/>
        </w:rPr>
      </w:pPr>
    </w:p>
    <w:p w:rsidR="005F7DEA" w:rsidRDefault="005F7DEA" w:rsidP="0095560F">
      <w:pPr>
        <w:pStyle w:val="ConsPlusNormal"/>
        <w:jc w:val="right"/>
        <w:rPr>
          <w:rFonts w:ascii="Times New Roman" w:hAnsi="Times New Roman"/>
        </w:rPr>
      </w:pPr>
    </w:p>
    <w:p w:rsidR="005F7DEA" w:rsidRDefault="005F7DEA" w:rsidP="0095560F">
      <w:pPr>
        <w:pStyle w:val="ConsPlusNormal"/>
        <w:jc w:val="right"/>
        <w:rPr>
          <w:rFonts w:ascii="Times New Roman" w:hAnsi="Times New Roman"/>
        </w:rPr>
      </w:pPr>
    </w:p>
    <w:p w:rsidR="005F7DEA" w:rsidRDefault="005F7DEA" w:rsidP="0095560F">
      <w:pPr>
        <w:pStyle w:val="ConsPlusNormal"/>
        <w:jc w:val="right"/>
        <w:rPr>
          <w:rFonts w:ascii="Times New Roman" w:hAnsi="Times New Roman"/>
        </w:rPr>
      </w:pPr>
    </w:p>
    <w:p w:rsidR="005F7DEA" w:rsidRDefault="005F7DEA" w:rsidP="0095560F">
      <w:pPr>
        <w:pStyle w:val="ConsPlusNormal"/>
        <w:jc w:val="right"/>
        <w:rPr>
          <w:rFonts w:ascii="Times New Roman" w:hAnsi="Times New Roman"/>
        </w:rPr>
      </w:pPr>
    </w:p>
    <w:p w:rsidR="005F7DEA" w:rsidRDefault="005F7DEA" w:rsidP="0095560F">
      <w:pPr>
        <w:pStyle w:val="ConsPlusNormal"/>
        <w:jc w:val="right"/>
        <w:rPr>
          <w:rFonts w:ascii="Times New Roman" w:hAnsi="Times New Roman"/>
        </w:rPr>
      </w:pPr>
    </w:p>
    <w:p w:rsidR="005F7DEA" w:rsidRDefault="005F7DEA" w:rsidP="0095560F">
      <w:pPr>
        <w:pStyle w:val="ConsPlusNormal"/>
        <w:jc w:val="right"/>
        <w:rPr>
          <w:rFonts w:ascii="Times New Roman" w:hAnsi="Times New Roman"/>
        </w:rPr>
      </w:pPr>
    </w:p>
    <w:p w:rsidR="005F7DEA" w:rsidRDefault="005F7DEA" w:rsidP="0095560F">
      <w:pPr>
        <w:pStyle w:val="ConsPlusNormal"/>
        <w:jc w:val="right"/>
        <w:rPr>
          <w:rFonts w:ascii="Times New Roman" w:hAnsi="Times New Roman"/>
        </w:rPr>
      </w:pPr>
    </w:p>
    <w:p w:rsidR="005F7DEA" w:rsidRDefault="005F7DEA" w:rsidP="0095560F">
      <w:pPr>
        <w:pStyle w:val="ConsPlusNormal"/>
        <w:jc w:val="right"/>
        <w:rPr>
          <w:rFonts w:ascii="Times New Roman" w:hAnsi="Times New Roman"/>
        </w:rPr>
      </w:pPr>
    </w:p>
    <w:p w:rsidR="005F7DEA" w:rsidRDefault="005F7DEA" w:rsidP="0095560F">
      <w:pPr>
        <w:pStyle w:val="ConsPlusNormal"/>
        <w:jc w:val="right"/>
        <w:rPr>
          <w:rFonts w:ascii="Times New Roman" w:hAnsi="Times New Roman"/>
        </w:rPr>
      </w:pPr>
    </w:p>
    <w:p w:rsidR="005F7DEA" w:rsidRDefault="005F7DEA" w:rsidP="0095560F">
      <w:pPr>
        <w:pStyle w:val="ConsPlusNormal"/>
        <w:jc w:val="right"/>
        <w:rPr>
          <w:rFonts w:ascii="Times New Roman" w:hAnsi="Times New Roman"/>
        </w:rPr>
      </w:pPr>
    </w:p>
    <w:p w:rsidR="005F7DEA" w:rsidRDefault="005F7DEA" w:rsidP="0095560F">
      <w:pPr>
        <w:pStyle w:val="ConsPlusNormal"/>
        <w:jc w:val="right"/>
        <w:rPr>
          <w:rFonts w:ascii="Times New Roman" w:hAnsi="Times New Roman"/>
        </w:rPr>
      </w:pPr>
    </w:p>
    <w:p w:rsidR="005F7DEA" w:rsidRDefault="005F7DEA" w:rsidP="0095560F">
      <w:pPr>
        <w:pStyle w:val="ConsPlusNormal"/>
        <w:jc w:val="right"/>
        <w:rPr>
          <w:rFonts w:ascii="Times New Roman" w:hAnsi="Times New Roman"/>
        </w:rPr>
      </w:pPr>
    </w:p>
    <w:p w:rsidR="005F7DEA" w:rsidRDefault="005F7DEA" w:rsidP="0095560F">
      <w:pPr>
        <w:pStyle w:val="ConsPlusNormal"/>
        <w:jc w:val="right"/>
        <w:rPr>
          <w:rFonts w:ascii="Times New Roman" w:hAnsi="Times New Roman"/>
        </w:rPr>
      </w:pPr>
    </w:p>
    <w:p w:rsidR="005F7DEA" w:rsidRPr="00CC32DD" w:rsidRDefault="005F7DEA" w:rsidP="0095560F">
      <w:pPr>
        <w:pStyle w:val="ConsPlusNormal"/>
        <w:jc w:val="right"/>
        <w:rPr>
          <w:rFonts w:ascii="Times New Roman" w:hAnsi="Times New Roman"/>
        </w:rPr>
      </w:pPr>
      <w:r w:rsidRPr="00CC32DD">
        <w:rPr>
          <w:rFonts w:ascii="Times New Roman" w:hAnsi="Times New Roman"/>
        </w:rPr>
        <w:t>Приложение №5</w:t>
      </w:r>
    </w:p>
    <w:p w:rsidR="005F7DEA" w:rsidRPr="00CC32DD" w:rsidRDefault="005F7DEA" w:rsidP="0095560F">
      <w:pPr>
        <w:pStyle w:val="ConsPlusNormal"/>
        <w:jc w:val="right"/>
        <w:rPr>
          <w:rFonts w:ascii="Times New Roman" w:hAnsi="Times New Roman"/>
        </w:rPr>
      </w:pPr>
      <w:r w:rsidRPr="00CC32DD">
        <w:rPr>
          <w:rFonts w:ascii="Times New Roman" w:hAnsi="Times New Roman"/>
        </w:rPr>
        <w:t>к муниципальной программе</w:t>
      </w:r>
    </w:p>
    <w:p w:rsidR="005F7DEA" w:rsidRPr="00CC32DD" w:rsidRDefault="005F7DEA" w:rsidP="0095560F">
      <w:pPr>
        <w:pStyle w:val="ConsPlusNormal"/>
        <w:jc w:val="right"/>
        <w:rPr>
          <w:rFonts w:ascii="Times New Roman" w:hAnsi="Times New Roman"/>
        </w:rPr>
      </w:pPr>
      <w:r w:rsidRPr="00CC32DD">
        <w:rPr>
          <w:rFonts w:ascii="Times New Roman" w:hAnsi="Times New Roman"/>
        </w:rPr>
        <w:t xml:space="preserve"> «Молодежь Мокшанского района </w:t>
      </w:r>
    </w:p>
    <w:p w:rsidR="005F7DEA" w:rsidRPr="00CC32DD" w:rsidRDefault="005F7DEA" w:rsidP="0095560F">
      <w:pPr>
        <w:pStyle w:val="ConsPlusNormal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Пензенской области на 2014-2020 </w:t>
      </w:r>
      <w:r w:rsidRPr="00CC32DD">
        <w:rPr>
          <w:rFonts w:ascii="Times New Roman" w:hAnsi="Times New Roman"/>
        </w:rPr>
        <w:t>годы»</w:t>
      </w:r>
    </w:p>
    <w:p w:rsidR="005F7DEA" w:rsidRPr="00CC32DD" w:rsidRDefault="005F7DEA" w:rsidP="0095560F">
      <w:pPr>
        <w:pStyle w:val="ConsPlusNormal"/>
        <w:ind w:firstLine="540"/>
        <w:jc w:val="both"/>
        <w:rPr>
          <w:rFonts w:ascii="Times New Roman" w:hAnsi="Times New Roman"/>
        </w:rPr>
      </w:pPr>
    </w:p>
    <w:p w:rsidR="005F7DEA" w:rsidRPr="00CC32DD" w:rsidRDefault="005F7DEA" w:rsidP="0095560F">
      <w:pPr>
        <w:pStyle w:val="ConsPlusNormal"/>
        <w:jc w:val="center"/>
        <w:rPr>
          <w:rFonts w:ascii="Times New Roman" w:hAnsi="Times New Roman"/>
        </w:rPr>
      </w:pPr>
      <w:bookmarkStart w:id="8" w:name="P1226"/>
      <w:bookmarkEnd w:id="8"/>
      <w:r w:rsidRPr="00CC32DD">
        <w:rPr>
          <w:rFonts w:ascii="Times New Roman" w:hAnsi="Times New Roman"/>
        </w:rPr>
        <w:t>РЕСУРСНОЕ ОБЕСПЕЧЕНИЕ</w:t>
      </w:r>
    </w:p>
    <w:p w:rsidR="005F7DEA" w:rsidRPr="00CC32DD" w:rsidRDefault="005F7DEA" w:rsidP="0095560F">
      <w:pPr>
        <w:pStyle w:val="ConsPlusNormal"/>
        <w:jc w:val="center"/>
        <w:rPr>
          <w:rFonts w:ascii="Times New Roman" w:hAnsi="Times New Roman"/>
        </w:rPr>
      </w:pPr>
      <w:r w:rsidRPr="00CC32DD">
        <w:rPr>
          <w:rFonts w:ascii="Times New Roman" w:hAnsi="Times New Roman"/>
        </w:rPr>
        <w:t>реализации муниципальной программы Мокшанского района</w:t>
      </w:r>
    </w:p>
    <w:p w:rsidR="005F7DEA" w:rsidRPr="00CC32DD" w:rsidRDefault="005F7DEA" w:rsidP="0095560F">
      <w:pPr>
        <w:pStyle w:val="ConsPlusNormal"/>
        <w:jc w:val="center"/>
        <w:rPr>
          <w:rFonts w:ascii="Times New Roman" w:hAnsi="Times New Roman"/>
        </w:rPr>
      </w:pPr>
      <w:r w:rsidRPr="00CC32DD">
        <w:rPr>
          <w:rFonts w:ascii="Times New Roman" w:hAnsi="Times New Roman"/>
        </w:rPr>
        <w:t xml:space="preserve">«Молодежь Мокшанского района </w:t>
      </w:r>
      <w:r>
        <w:rPr>
          <w:rFonts w:ascii="Times New Roman" w:hAnsi="Times New Roman"/>
        </w:rPr>
        <w:t xml:space="preserve"> Пензенской области на 2014-2020</w:t>
      </w:r>
      <w:r w:rsidRPr="00CC32DD">
        <w:rPr>
          <w:rFonts w:ascii="Times New Roman" w:hAnsi="Times New Roman"/>
        </w:rPr>
        <w:t xml:space="preserve"> годы»</w:t>
      </w:r>
    </w:p>
    <w:p w:rsidR="005F7DEA" w:rsidRPr="00CC32DD" w:rsidRDefault="005F7DEA" w:rsidP="0095560F">
      <w:pPr>
        <w:pStyle w:val="ConsPlusNormal"/>
        <w:jc w:val="center"/>
        <w:rPr>
          <w:rFonts w:ascii="Times New Roman" w:hAnsi="Times New Roman"/>
        </w:rPr>
      </w:pPr>
      <w:r w:rsidRPr="00CC32DD">
        <w:rPr>
          <w:rFonts w:ascii="Times New Roman" w:hAnsi="Times New Roman"/>
        </w:rPr>
        <w:t>за счет средств бюджета Мокшанского района</w:t>
      </w:r>
      <w:r>
        <w:rPr>
          <w:rFonts w:ascii="Times New Roman" w:hAnsi="Times New Roman"/>
        </w:rPr>
        <w:t xml:space="preserve">    </w:t>
      </w:r>
      <w:r w:rsidRPr="00CC32DD">
        <w:rPr>
          <w:rFonts w:ascii="Times New Roman" w:hAnsi="Times New Roman"/>
        </w:rPr>
        <w:t>на 2014 и 2015 годы</w:t>
      </w:r>
    </w:p>
    <w:p w:rsidR="005F7DEA" w:rsidRPr="008C3AEE" w:rsidRDefault="005F7DEA" w:rsidP="0095560F">
      <w:pPr>
        <w:pStyle w:val="ConsPlusNormal"/>
        <w:jc w:val="center"/>
        <w:rPr>
          <w:rFonts w:ascii="Times New Roman" w:hAnsi="Times New Roman"/>
          <w:sz w:val="16"/>
          <w:szCs w:val="16"/>
        </w:rPr>
      </w:pPr>
    </w:p>
    <w:tbl>
      <w:tblPr>
        <w:tblW w:w="149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662"/>
        <w:gridCol w:w="1720"/>
        <w:gridCol w:w="3680"/>
        <w:gridCol w:w="2400"/>
        <w:gridCol w:w="800"/>
        <w:gridCol w:w="742"/>
        <w:gridCol w:w="709"/>
        <w:gridCol w:w="1349"/>
        <w:gridCol w:w="850"/>
        <w:gridCol w:w="1020"/>
        <w:gridCol w:w="1020"/>
      </w:tblGrid>
      <w:tr w:rsidR="005F7DEA" w:rsidRPr="00CC32DD" w:rsidTr="008C3AEE">
        <w:tc>
          <w:tcPr>
            <w:tcW w:w="6062" w:type="dxa"/>
            <w:gridSpan w:val="3"/>
            <w:vAlign w:val="center"/>
          </w:tcPr>
          <w:p w:rsidR="005F7DEA" w:rsidRPr="00CB5C30" w:rsidRDefault="005F7DEA" w:rsidP="00DA5DB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Ответственный исполнитель муниципальной программы</w:t>
            </w:r>
          </w:p>
        </w:tc>
        <w:tc>
          <w:tcPr>
            <w:tcW w:w="8890" w:type="dxa"/>
            <w:gridSpan w:val="8"/>
          </w:tcPr>
          <w:p w:rsidR="005F7DEA" w:rsidRPr="00CB5C30" w:rsidRDefault="005F7DEA" w:rsidP="00DA5DB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Отдел по реализации молодежной политики, культуре, физической культуре</w:t>
            </w:r>
          </w:p>
          <w:p w:rsidR="005F7DEA" w:rsidRPr="00CB5C30" w:rsidRDefault="005F7DEA" w:rsidP="00DA5DB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 xml:space="preserve"> и спорту администрации Мокшанского района</w:t>
            </w:r>
          </w:p>
        </w:tc>
      </w:tr>
      <w:tr w:rsidR="005F7DEA" w:rsidRPr="00CC32DD" w:rsidTr="008C3AEE">
        <w:tc>
          <w:tcPr>
            <w:tcW w:w="662" w:type="dxa"/>
            <w:vMerge w:val="restart"/>
          </w:tcPr>
          <w:p w:rsidR="005F7DEA" w:rsidRPr="00CB5C30" w:rsidRDefault="005F7DEA" w:rsidP="00DB69FC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№  п/п</w:t>
            </w:r>
          </w:p>
        </w:tc>
        <w:tc>
          <w:tcPr>
            <w:tcW w:w="1720" w:type="dxa"/>
            <w:vMerge w:val="restart"/>
          </w:tcPr>
          <w:p w:rsidR="005F7DEA" w:rsidRPr="00CB5C30" w:rsidRDefault="005F7DEA" w:rsidP="006F20C7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Статус</w:t>
            </w:r>
          </w:p>
        </w:tc>
        <w:tc>
          <w:tcPr>
            <w:tcW w:w="3680" w:type="dxa"/>
            <w:vMerge w:val="restart"/>
          </w:tcPr>
          <w:p w:rsidR="005F7DEA" w:rsidRPr="00CB5C30" w:rsidRDefault="005F7DEA" w:rsidP="006F20C7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Наименование муниципальной программы , подпрограммы, мероприятия</w:t>
            </w:r>
          </w:p>
        </w:tc>
        <w:tc>
          <w:tcPr>
            <w:tcW w:w="2400" w:type="dxa"/>
            <w:vMerge w:val="restart"/>
          </w:tcPr>
          <w:p w:rsidR="005F7DEA" w:rsidRPr="00CB5C30" w:rsidRDefault="005F7DEA" w:rsidP="006F20C7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Ответственный исполнитель, соисполнитель</w:t>
            </w:r>
          </w:p>
        </w:tc>
        <w:tc>
          <w:tcPr>
            <w:tcW w:w="4450" w:type="dxa"/>
            <w:gridSpan w:val="5"/>
          </w:tcPr>
          <w:p w:rsidR="005F7DEA" w:rsidRPr="00CB5C30" w:rsidRDefault="005F7DEA" w:rsidP="006F20C7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 xml:space="preserve">Код бюджетной классификации </w:t>
            </w:r>
          </w:p>
        </w:tc>
        <w:tc>
          <w:tcPr>
            <w:tcW w:w="2040" w:type="dxa"/>
            <w:gridSpan w:val="2"/>
          </w:tcPr>
          <w:p w:rsidR="005F7DEA" w:rsidRPr="00CB5C30" w:rsidRDefault="005F7DEA" w:rsidP="008C3AE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Расходы бюджета Мокшанского района,</w:t>
            </w:r>
          </w:p>
          <w:p w:rsidR="005F7DEA" w:rsidRPr="00CB5C30" w:rsidRDefault="005F7DEA" w:rsidP="008C3AEE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тыс. рублей</w:t>
            </w:r>
          </w:p>
        </w:tc>
      </w:tr>
      <w:tr w:rsidR="005F7DEA" w:rsidRPr="00CC32DD" w:rsidTr="008C3AEE">
        <w:trPr>
          <w:trHeight w:val="327"/>
        </w:trPr>
        <w:tc>
          <w:tcPr>
            <w:tcW w:w="662" w:type="dxa"/>
            <w:vMerge/>
          </w:tcPr>
          <w:p w:rsidR="005F7DEA" w:rsidRPr="00CC32DD" w:rsidRDefault="005F7DEA" w:rsidP="00DA5DBA"/>
        </w:tc>
        <w:tc>
          <w:tcPr>
            <w:tcW w:w="1720" w:type="dxa"/>
            <w:vMerge/>
          </w:tcPr>
          <w:p w:rsidR="005F7DEA" w:rsidRPr="00CC32DD" w:rsidRDefault="005F7DEA" w:rsidP="00DA5DBA"/>
        </w:tc>
        <w:tc>
          <w:tcPr>
            <w:tcW w:w="3680" w:type="dxa"/>
            <w:vMerge/>
          </w:tcPr>
          <w:p w:rsidR="005F7DEA" w:rsidRPr="00CC32DD" w:rsidRDefault="005F7DEA" w:rsidP="00DA5DBA"/>
        </w:tc>
        <w:tc>
          <w:tcPr>
            <w:tcW w:w="2400" w:type="dxa"/>
            <w:vMerge/>
          </w:tcPr>
          <w:p w:rsidR="005F7DEA" w:rsidRPr="00CC32DD" w:rsidRDefault="005F7DEA" w:rsidP="00DA5DBA"/>
        </w:tc>
        <w:tc>
          <w:tcPr>
            <w:tcW w:w="800" w:type="dxa"/>
          </w:tcPr>
          <w:p w:rsidR="005F7DEA" w:rsidRPr="00CB5C30" w:rsidRDefault="005F7DEA" w:rsidP="0095560F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ГРБС</w:t>
            </w:r>
          </w:p>
        </w:tc>
        <w:tc>
          <w:tcPr>
            <w:tcW w:w="742" w:type="dxa"/>
          </w:tcPr>
          <w:p w:rsidR="005F7DEA" w:rsidRPr="00CB5C30" w:rsidRDefault="005F7DEA" w:rsidP="00DA5DB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РРз</w:t>
            </w:r>
          </w:p>
        </w:tc>
        <w:tc>
          <w:tcPr>
            <w:tcW w:w="709" w:type="dxa"/>
          </w:tcPr>
          <w:p w:rsidR="005F7DEA" w:rsidRPr="00CB5C30" w:rsidRDefault="005F7DEA" w:rsidP="00DA5DB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ППр</w:t>
            </w:r>
          </w:p>
        </w:tc>
        <w:tc>
          <w:tcPr>
            <w:tcW w:w="1349" w:type="dxa"/>
          </w:tcPr>
          <w:p w:rsidR="005F7DEA" w:rsidRPr="00CB5C30" w:rsidRDefault="005F7DEA" w:rsidP="006F20C7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 xml:space="preserve">ЦСР </w:t>
            </w:r>
          </w:p>
        </w:tc>
        <w:tc>
          <w:tcPr>
            <w:tcW w:w="850" w:type="dxa"/>
          </w:tcPr>
          <w:p w:rsidR="005F7DEA" w:rsidRPr="00CB5C30" w:rsidRDefault="005F7DEA" w:rsidP="006F20C7">
            <w:pPr>
              <w:pStyle w:val="ConsPlusNormal"/>
              <w:ind w:firstLine="25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1020" w:type="dxa"/>
          </w:tcPr>
          <w:p w:rsidR="005F7DEA" w:rsidRPr="00CB5C30" w:rsidRDefault="005F7DEA" w:rsidP="006F20C7">
            <w:pPr>
              <w:pStyle w:val="ConsPlusNormal"/>
              <w:ind w:firstLine="25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2014 г.</w:t>
            </w:r>
          </w:p>
        </w:tc>
        <w:tc>
          <w:tcPr>
            <w:tcW w:w="1020" w:type="dxa"/>
          </w:tcPr>
          <w:p w:rsidR="005F7DEA" w:rsidRPr="00CB5C30" w:rsidRDefault="005F7DEA" w:rsidP="006F20C7">
            <w:pPr>
              <w:pStyle w:val="ConsPlusNormal"/>
              <w:ind w:firstLine="255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2015 г.</w:t>
            </w:r>
          </w:p>
        </w:tc>
      </w:tr>
      <w:tr w:rsidR="005F7DEA" w:rsidRPr="00CC32DD" w:rsidTr="008C3AEE">
        <w:tc>
          <w:tcPr>
            <w:tcW w:w="662" w:type="dxa"/>
          </w:tcPr>
          <w:p w:rsidR="005F7DEA" w:rsidRPr="00CB5C30" w:rsidRDefault="005F7DEA" w:rsidP="00DB69FC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 xml:space="preserve">        1</w:t>
            </w:r>
          </w:p>
        </w:tc>
        <w:tc>
          <w:tcPr>
            <w:tcW w:w="1720" w:type="dxa"/>
          </w:tcPr>
          <w:p w:rsidR="005F7DEA" w:rsidRPr="00CB5C30" w:rsidRDefault="005F7DEA" w:rsidP="00DA5DB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680" w:type="dxa"/>
          </w:tcPr>
          <w:p w:rsidR="005F7DEA" w:rsidRPr="00CB5C30" w:rsidRDefault="005F7DEA" w:rsidP="00DA5DB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400" w:type="dxa"/>
          </w:tcPr>
          <w:p w:rsidR="005F7DEA" w:rsidRPr="00CB5C30" w:rsidRDefault="005F7DEA" w:rsidP="00DA5DB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00" w:type="dxa"/>
          </w:tcPr>
          <w:p w:rsidR="005F7DEA" w:rsidRPr="00CB5C30" w:rsidRDefault="005F7DEA" w:rsidP="0095560F">
            <w:pPr>
              <w:pStyle w:val="ConsPlusNormal"/>
              <w:ind w:firstLine="22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42" w:type="dxa"/>
          </w:tcPr>
          <w:p w:rsidR="005F7DEA" w:rsidRPr="00CB5C30" w:rsidRDefault="005F7DEA" w:rsidP="0095560F">
            <w:pPr>
              <w:pStyle w:val="ConsPlusNormal"/>
              <w:ind w:firstLine="22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5F7DEA" w:rsidRPr="00CB5C30" w:rsidRDefault="005F7DEA" w:rsidP="0095560F">
            <w:pPr>
              <w:pStyle w:val="ConsPlusNormal"/>
              <w:ind w:firstLine="22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349" w:type="dxa"/>
          </w:tcPr>
          <w:p w:rsidR="005F7DEA" w:rsidRPr="00CB5C30" w:rsidRDefault="005F7DEA" w:rsidP="0095560F">
            <w:pPr>
              <w:pStyle w:val="ConsPlusNormal"/>
              <w:ind w:firstLine="22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:rsidR="005F7DEA" w:rsidRPr="00CB5C30" w:rsidRDefault="005F7DEA" w:rsidP="0095560F">
            <w:pPr>
              <w:pStyle w:val="ConsPlusNormal"/>
              <w:ind w:firstLine="22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20" w:type="dxa"/>
          </w:tcPr>
          <w:p w:rsidR="005F7DEA" w:rsidRPr="00CB5C30" w:rsidRDefault="005F7DEA" w:rsidP="0095560F">
            <w:pPr>
              <w:pStyle w:val="ConsPlusNormal"/>
              <w:ind w:firstLine="22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020" w:type="dxa"/>
          </w:tcPr>
          <w:p w:rsidR="005F7DEA" w:rsidRPr="00CB5C30" w:rsidRDefault="005F7DEA" w:rsidP="0095560F">
            <w:pPr>
              <w:pStyle w:val="ConsPlusNormal"/>
              <w:ind w:firstLine="22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</w:tr>
      <w:tr w:rsidR="005F7DEA" w:rsidRPr="00CC32DD" w:rsidTr="008C3AEE">
        <w:trPr>
          <w:trHeight w:val="704"/>
        </w:trPr>
        <w:tc>
          <w:tcPr>
            <w:tcW w:w="662" w:type="dxa"/>
          </w:tcPr>
          <w:p w:rsidR="005F7DEA" w:rsidRPr="00CB5C30" w:rsidRDefault="005F7DEA" w:rsidP="008C3AE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720" w:type="dxa"/>
          </w:tcPr>
          <w:p w:rsidR="005F7DEA" w:rsidRPr="00CB5C30" w:rsidRDefault="005F7DEA" w:rsidP="0095560F">
            <w:pPr>
              <w:pStyle w:val="ConsPlusNormal"/>
              <w:ind w:firstLine="99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Муниципальная программа</w:t>
            </w:r>
          </w:p>
        </w:tc>
        <w:tc>
          <w:tcPr>
            <w:tcW w:w="3680" w:type="dxa"/>
          </w:tcPr>
          <w:p w:rsidR="005F7DEA" w:rsidRPr="00CB5C30" w:rsidRDefault="005F7DEA" w:rsidP="008C3AEE">
            <w:pPr>
              <w:pStyle w:val="ConsPlusNormal"/>
              <w:ind w:firstLine="18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«Молодежь Мокшанского района  Пензенской области на 2014-2020 годы»</w:t>
            </w:r>
          </w:p>
        </w:tc>
        <w:tc>
          <w:tcPr>
            <w:tcW w:w="2400" w:type="dxa"/>
          </w:tcPr>
          <w:p w:rsidR="005F7DEA" w:rsidRPr="00CB5C30" w:rsidRDefault="005F7DEA" w:rsidP="0095560F">
            <w:pPr>
              <w:pStyle w:val="ConsPlusNormal"/>
              <w:ind w:firstLine="99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800" w:type="dxa"/>
          </w:tcPr>
          <w:p w:rsidR="005F7DEA" w:rsidRPr="00CB5C30" w:rsidRDefault="005F7DEA" w:rsidP="0095560F">
            <w:pPr>
              <w:pStyle w:val="ConsPlusNormal"/>
              <w:ind w:firstLine="22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742" w:type="dxa"/>
          </w:tcPr>
          <w:p w:rsidR="005F7DEA" w:rsidRPr="00CB5C30" w:rsidRDefault="005F7DEA" w:rsidP="0095560F">
            <w:pPr>
              <w:pStyle w:val="ConsPlusNormal"/>
              <w:ind w:firstLine="22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</w:tcPr>
          <w:p w:rsidR="005F7DEA" w:rsidRPr="00CB5C30" w:rsidRDefault="005F7DEA" w:rsidP="0095560F">
            <w:pPr>
              <w:pStyle w:val="ConsPlusNormal"/>
              <w:ind w:firstLine="22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349" w:type="dxa"/>
          </w:tcPr>
          <w:p w:rsidR="005F7DEA" w:rsidRPr="00CB5C30" w:rsidRDefault="005F7DEA" w:rsidP="0095560F">
            <w:pPr>
              <w:pStyle w:val="ConsPlusNormal"/>
              <w:ind w:firstLine="22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5F7DEA" w:rsidRPr="00CB5C30" w:rsidRDefault="005F7DEA" w:rsidP="0095560F">
            <w:pPr>
              <w:pStyle w:val="ConsPlusNormal"/>
              <w:ind w:firstLine="22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020" w:type="dxa"/>
          </w:tcPr>
          <w:p w:rsidR="005F7DEA" w:rsidRPr="00CB5C30" w:rsidRDefault="005F7DEA" w:rsidP="0095560F">
            <w:pPr>
              <w:pStyle w:val="ConsPlusNormal"/>
              <w:ind w:firstLine="22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319,0</w:t>
            </w:r>
          </w:p>
        </w:tc>
        <w:tc>
          <w:tcPr>
            <w:tcW w:w="1020" w:type="dxa"/>
          </w:tcPr>
          <w:p w:rsidR="005F7DEA" w:rsidRPr="00CB5C30" w:rsidRDefault="005F7DEA" w:rsidP="0095560F">
            <w:pPr>
              <w:pStyle w:val="ConsPlusNormal"/>
              <w:ind w:firstLine="22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264,5</w:t>
            </w:r>
          </w:p>
        </w:tc>
      </w:tr>
      <w:tr w:rsidR="005F7DEA" w:rsidRPr="00CC32DD" w:rsidTr="008C3AEE">
        <w:trPr>
          <w:trHeight w:val="350"/>
        </w:trPr>
        <w:tc>
          <w:tcPr>
            <w:tcW w:w="662" w:type="dxa"/>
            <w:vMerge w:val="restart"/>
          </w:tcPr>
          <w:p w:rsidR="005F7DEA" w:rsidRPr="00CB5C30" w:rsidRDefault="005F7DEA" w:rsidP="008C3AE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1720" w:type="dxa"/>
            <w:vMerge w:val="restart"/>
          </w:tcPr>
          <w:p w:rsidR="005F7DEA" w:rsidRPr="00CB5C30" w:rsidRDefault="005F7DEA" w:rsidP="004144D1">
            <w:pPr>
              <w:pStyle w:val="ConsPlusNormal"/>
              <w:ind w:firstLine="99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Мероприятие</w:t>
            </w:r>
          </w:p>
        </w:tc>
        <w:tc>
          <w:tcPr>
            <w:tcW w:w="3680" w:type="dxa"/>
            <w:vMerge w:val="restart"/>
          </w:tcPr>
          <w:p w:rsidR="005F7DEA" w:rsidRPr="00CB5C30" w:rsidRDefault="005F7DEA" w:rsidP="008C3AEE">
            <w:pPr>
              <w:pStyle w:val="ConsPlusNormal"/>
              <w:ind w:firstLine="99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Мероприятия администрации Мокшанского района Пензенской области в рамках муниципальной программы Мокшанского района "Молодежь Мокшанского района Пензенской области на 2014-2020 годы", за исключением мероприятий в области спорта и физической культуры</w:t>
            </w:r>
          </w:p>
        </w:tc>
        <w:tc>
          <w:tcPr>
            <w:tcW w:w="2400" w:type="dxa"/>
            <w:vMerge w:val="restart"/>
          </w:tcPr>
          <w:p w:rsidR="005F7DEA" w:rsidRPr="00CB5C30" w:rsidRDefault="005F7DEA" w:rsidP="00AA09F0">
            <w:pPr>
              <w:pStyle w:val="ConsPlusNormal"/>
              <w:ind w:firstLine="9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 xml:space="preserve">Отдел по реализации молодежной политики, культуре, физической культуре и спорту администрация    </w:t>
            </w:r>
          </w:p>
          <w:p w:rsidR="005F7DEA" w:rsidRPr="00CB5C30" w:rsidRDefault="005F7DEA" w:rsidP="00AA09F0">
            <w:pPr>
              <w:pStyle w:val="ConsPlusNormal"/>
              <w:ind w:firstLine="9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Мокшанского района</w:t>
            </w:r>
          </w:p>
        </w:tc>
        <w:tc>
          <w:tcPr>
            <w:tcW w:w="800" w:type="dxa"/>
          </w:tcPr>
          <w:p w:rsidR="005F7DEA" w:rsidRPr="00CB5C30" w:rsidRDefault="005F7DEA" w:rsidP="0095560F">
            <w:pPr>
              <w:pStyle w:val="ConsPlusNormal"/>
              <w:ind w:firstLine="22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901</w:t>
            </w:r>
          </w:p>
        </w:tc>
        <w:tc>
          <w:tcPr>
            <w:tcW w:w="742" w:type="dxa"/>
          </w:tcPr>
          <w:p w:rsidR="005F7DEA" w:rsidRPr="00CB5C30" w:rsidRDefault="005F7DEA" w:rsidP="0095560F">
            <w:pPr>
              <w:pStyle w:val="ConsPlusNormal"/>
              <w:ind w:firstLine="22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9" w:type="dxa"/>
          </w:tcPr>
          <w:p w:rsidR="005F7DEA" w:rsidRPr="00CB5C30" w:rsidRDefault="005F7DEA" w:rsidP="0095560F">
            <w:pPr>
              <w:pStyle w:val="ConsPlusNormal"/>
              <w:ind w:firstLine="22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49" w:type="dxa"/>
          </w:tcPr>
          <w:p w:rsidR="005F7DEA" w:rsidRPr="00CB5C30" w:rsidRDefault="005F7DEA" w:rsidP="0095560F">
            <w:pPr>
              <w:pStyle w:val="ConsPlusNormal"/>
              <w:ind w:firstLine="22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0602342</w:t>
            </w:r>
          </w:p>
        </w:tc>
        <w:tc>
          <w:tcPr>
            <w:tcW w:w="850" w:type="dxa"/>
          </w:tcPr>
          <w:p w:rsidR="005F7DEA" w:rsidRPr="00CB5C30" w:rsidRDefault="005F7DEA" w:rsidP="0095560F">
            <w:pPr>
              <w:pStyle w:val="ConsPlusNormal"/>
              <w:ind w:firstLine="22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244</w:t>
            </w:r>
          </w:p>
        </w:tc>
        <w:tc>
          <w:tcPr>
            <w:tcW w:w="1020" w:type="dxa"/>
          </w:tcPr>
          <w:p w:rsidR="005F7DEA" w:rsidRPr="00CB5C30" w:rsidRDefault="005F7DEA" w:rsidP="0095560F">
            <w:pPr>
              <w:pStyle w:val="ConsPlusNormal"/>
              <w:ind w:firstLine="22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58,0</w:t>
            </w:r>
          </w:p>
        </w:tc>
        <w:tc>
          <w:tcPr>
            <w:tcW w:w="1020" w:type="dxa"/>
          </w:tcPr>
          <w:p w:rsidR="005F7DEA" w:rsidRPr="00CB5C30" w:rsidRDefault="005F7DEA" w:rsidP="0095560F">
            <w:pPr>
              <w:pStyle w:val="ConsPlusNormal"/>
              <w:ind w:firstLine="22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58,0</w:t>
            </w:r>
          </w:p>
        </w:tc>
      </w:tr>
      <w:tr w:rsidR="005F7DEA" w:rsidRPr="00CC32DD" w:rsidTr="008C3AEE">
        <w:trPr>
          <w:trHeight w:val="344"/>
        </w:trPr>
        <w:tc>
          <w:tcPr>
            <w:tcW w:w="662" w:type="dxa"/>
            <w:vMerge/>
          </w:tcPr>
          <w:p w:rsidR="005F7DEA" w:rsidRPr="00CB5C30" w:rsidRDefault="005F7DEA" w:rsidP="008C3AEE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0" w:type="dxa"/>
            <w:vMerge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0" w:type="dxa"/>
            <w:vMerge/>
          </w:tcPr>
          <w:p w:rsidR="005F7DEA" w:rsidRPr="00CB5C30" w:rsidRDefault="005F7DEA" w:rsidP="00DA5DB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0" w:type="dxa"/>
            <w:vMerge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5F7DEA" w:rsidRPr="00CC32DD" w:rsidRDefault="005F7DEA" w:rsidP="0095560F">
            <w:pPr>
              <w:ind w:firstLine="222"/>
              <w:jc w:val="center"/>
            </w:pPr>
            <w:r w:rsidRPr="00CC32DD">
              <w:t>901</w:t>
            </w:r>
          </w:p>
        </w:tc>
        <w:tc>
          <w:tcPr>
            <w:tcW w:w="742" w:type="dxa"/>
          </w:tcPr>
          <w:p w:rsidR="005F7DEA" w:rsidRPr="00CB5C30" w:rsidRDefault="005F7DEA" w:rsidP="0095560F">
            <w:pPr>
              <w:pStyle w:val="ConsPlusNormal"/>
              <w:ind w:firstLine="22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09" w:type="dxa"/>
          </w:tcPr>
          <w:p w:rsidR="005F7DEA" w:rsidRPr="00CB5C30" w:rsidRDefault="005F7DEA" w:rsidP="0095560F">
            <w:pPr>
              <w:pStyle w:val="ConsPlusNormal"/>
              <w:ind w:firstLine="22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349" w:type="dxa"/>
          </w:tcPr>
          <w:p w:rsidR="005F7DEA" w:rsidRPr="00CC32DD" w:rsidRDefault="005F7DEA" w:rsidP="0095560F">
            <w:pPr>
              <w:ind w:firstLine="222"/>
              <w:jc w:val="center"/>
            </w:pPr>
            <w:r w:rsidRPr="00CC32DD">
              <w:t>0602342</w:t>
            </w:r>
          </w:p>
        </w:tc>
        <w:tc>
          <w:tcPr>
            <w:tcW w:w="850" w:type="dxa"/>
          </w:tcPr>
          <w:p w:rsidR="005F7DEA" w:rsidRPr="00CB5C30" w:rsidRDefault="005F7DEA" w:rsidP="0095560F">
            <w:pPr>
              <w:pStyle w:val="ConsPlusNormal"/>
              <w:ind w:firstLine="22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880</w:t>
            </w:r>
          </w:p>
        </w:tc>
        <w:tc>
          <w:tcPr>
            <w:tcW w:w="1020" w:type="dxa"/>
          </w:tcPr>
          <w:p w:rsidR="005F7DEA" w:rsidRPr="00CB5C30" w:rsidRDefault="005F7DEA" w:rsidP="0095560F">
            <w:pPr>
              <w:pStyle w:val="ConsPlusNormal"/>
              <w:ind w:firstLine="22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1020" w:type="dxa"/>
          </w:tcPr>
          <w:p w:rsidR="005F7DEA" w:rsidRPr="00CB5C30" w:rsidRDefault="005F7DEA" w:rsidP="0095560F">
            <w:pPr>
              <w:pStyle w:val="ConsPlusNormal"/>
              <w:ind w:firstLine="22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13,0</w:t>
            </w:r>
          </w:p>
        </w:tc>
      </w:tr>
      <w:tr w:rsidR="005F7DEA" w:rsidRPr="00CC32DD" w:rsidTr="008C3AEE">
        <w:trPr>
          <w:trHeight w:val="903"/>
        </w:trPr>
        <w:tc>
          <w:tcPr>
            <w:tcW w:w="662" w:type="dxa"/>
            <w:vMerge w:val="restart"/>
          </w:tcPr>
          <w:p w:rsidR="005F7DEA" w:rsidRPr="00CB5C30" w:rsidRDefault="005F7DEA" w:rsidP="008C3AEE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 xml:space="preserve">        3.</w:t>
            </w:r>
          </w:p>
        </w:tc>
        <w:tc>
          <w:tcPr>
            <w:tcW w:w="1720" w:type="dxa"/>
            <w:vMerge w:val="restart"/>
          </w:tcPr>
          <w:p w:rsidR="005F7DEA" w:rsidRPr="00CB5C30" w:rsidRDefault="005F7DEA" w:rsidP="0095560F">
            <w:pPr>
              <w:pStyle w:val="ConsPlusNormal"/>
              <w:ind w:firstLine="99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Мероприятие</w:t>
            </w:r>
          </w:p>
        </w:tc>
        <w:tc>
          <w:tcPr>
            <w:tcW w:w="3680" w:type="dxa"/>
            <w:vMerge w:val="restart"/>
          </w:tcPr>
          <w:p w:rsidR="005F7DEA" w:rsidRPr="00CB5C30" w:rsidRDefault="005F7DEA" w:rsidP="00B9254F">
            <w:pPr>
              <w:pStyle w:val="ConsPlusNormal"/>
              <w:ind w:firstLine="99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Мероприятия администрации Мокшанского района Пензенской области в области спорта и физической культуры в рамках муниципальной программы Мокшанского района "Молодежь Мокшанского района Пензенской области на 2014-2020 годы"</w:t>
            </w:r>
          </w:p>
        </w:tc>
        <w:tc>
          <w:tcPr>
            <w:tcW w:w="2400" w:type="dxa"/>
            <w:vMerge w:val="restart"/>
          </w:tcPr>
          <w:p w:rsidR="005F7DEA" w:rsidRPr="00CB5C30" w:rsidRDefault="005F7DEA" w:rsidP="00AA09F0">
            <w:pPr>
              <w:pStyle w:val="ConsPlusNormal"/>
              <w:ind w:firstLine="9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 xml:space="preserve">Отдел по реализации молодежной политики, культуре, физической культуре и спорту администрация    </w:t>
            </w:r>
          </w:p>
          <w:p w:rsidR="005F7DEA" w:rsidRPr="00CB5C30" w:rsidRDefault="005F7DEA" w:rsidP="00AA09F0">
            <w:pPr>
              <w:pStyle w:val="ConsPlusNormal"/>
              <w:ind w:firstLine="9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Мокшанского района</w:t>
            </w:r>
          </w:p>
        </w:tc>
        <w:tc>
          <w:tcPr>
            <w:tcW w:w="800" w:type="dxa"/>
          </w:tcPr>
          <w:p w:rsidR="005F7DEA" w:rsidRPr="00CC32DD" w:rsidRDefault="005F7DEA" w:rsidP="0095560F">
            <w:pPr>
              <w:ind w:firstLine="222"/>
              <w:jc w:val="center"/>
            </w:pPr>
            <w:r w:rsidRPr="00CC32DD">
              <w:t>901</w:t>
            </w:r>
          </w:p>
        </w:tc>
        <w:tc>
          <w:tcPr>
            <w:tcW w:w="742" w:type="dxa"/>
          </w:tcPr>
          <w:p w:rsidR="005F7DEA" w:rsidRPr="00CB5C30" w:rsidRDefault="005F7DEA" w:rsidP="0095560F">
            <w:pPr>
              <w:pStyle w:val="ConsPlusNormal"/>
              <w:ind w:firstLine="22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</w:tcPr>
          <w:p w:rsidR="005F7DEA" w:rsidRPr="00CB5C30" w:rsidRDefault="005F7DEA" w:rsidP="0095560F">
            <w:pPr>
              <w:pStyle w:val="ConsPlusNormal"/>
              <w:ind w:firstLine="22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349" w:type="dxa"/>
          </w:tcPr>
          <w:p w:rsidR="005F7DEA" w:rsidRPr="00CC32DD" w:rsidRDefault="005F7DEA" w:rsidP="0095560F">
            <w:pPr>
              <w:ind w:firstLine="222"/>
              <w:jc w:val="center"/>
            </w:pPr>
            <w:r w:rsidRPr="00CC32DD">
              <w:t>0602343</w:t>
            </w:r>
          </w:p>
        </w:tc>
        <w:tc>
          <w:tcPr>
            <w:tcW w:w="850" w:type="dxa"/>
          </w:tcPr>
          <w:p w:rsidR="005F7DEA" w:rsidRPr="00CB5C30" w:rsidRDefault="005F7DEA" w:rsidP="0095560F">
            <w:pPr>
              <w:pStyle w:val="ConsPlusNormal"/>
              <w:ind w:firstLine="22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244</w:t>
            </w:r>
          </w:p>
        </w:tc>
        <w:tc>
          <w:tcPr>
            <w:tcW w:w="1020" w:type="dxa"/>
          </w:tcPr>
          <w:p w:rsidR="005F7DEA" w:rsidRPr="00CB5C30" w:rsidRDefault="005F7DEA" w:rsidP="0095560F">
            <w:pPr>
              <w:pStyle w:val="ConsPlusNormal"/>
              <w:ind w:firstLine="22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67,5</w:t>
            </w:r>
          </w:p>
        </w:tc>
        <w:tc>
          <w:tcPr>
            <w:tcW w:w="1020" w:type="dxa"/>
          </w:tcPr>
          <w:p w:rsidR="005F7DEA" w:rsidRPr="00CB5C30" w:rsidRDefault="005F7DEA" w:rsidP="0095560F">
            <w:pPr>
              <w:pStyle w:val="ConsPlusNormal"/>
              <w:ind w:firstLine="22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57,0</w:t>
            </w:r>
          </w:p>
        </w:tc>
      </w:tr>
      <w:tr w:rsidR="005F7DEA" w:rsidRPr="00CC32DD" w:rsidTr="008C3AEE">
        <w:trPr>
          <w:trHeight w:val="204"/>
        </w:trPr>
        <w:tc>
          <w:tcPr>
            <w:tcW w:w="662" w:type="dxa"/>
            <w:vMerge/>
          </w:tcPr>
          <w:p w:rsidR="005F7DEA" w:rsidRPr="00CB5C30" w:rsidRDefault="005F7DEA" w:rsidP="00DA5DB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0" w:type="dxa"/>
            <w:vMerge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0" w:type="dxa"/>
            <w:vMerge/>
          </w:tcPr>
          <w:p w:rsidR="005F7DEA" w:rsidRPr="00CB5C30" w:rsidRDefault="005F7DEA" w:rsidP="00DA5DB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0" w:type="dxa"/>
            <w:vMerge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0" w:type="dxa"/>
          </w:tcPr>
          <w:p w:rsidR="005F7DEA" w:rsidRPr="00CC32DD" w:rsidRDefault="005F7DEA" w:rsidP="0095560F">
            <w:pPr>
              <w:ind w:firstLine="222"/>
              <w:jc w:val="center"/>
            </w:pPr>
            <w:r w:rsidRPr="00CC32DD">
              <w:t>901</w:t>
            </w:r>
          </w:p>
        </w:tc>
        <w:tc>
          <w:tcPr>
            <w:tcW w:w="742" w:type="dxa"/>
          </w:tcPr>
          <w:p w:rsidR="005F7DEA" w:rsidRPr="00CB5C30" w:rsidRDefault="005F7DEA" w:rsidP="0095560F">
            <w:pPr>
              <w:pStyle w:val="ConsPlusNormal"/>
              <w:ind w:firstLine="22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</w:tcPr>
          <w:p w:rsidR="005F7DEA" w:rsidRPr="00CB5C30" w:rsidRDefault="005F7DEA" w:rsidP="0095560F">
            <w:pPr>
              <w:pStyle w:val="ConsPlusNormal"/>
              <w:ind w:firstLine="22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349" w:type="dxa"/>
          </w:tcPr>
          <w:p w:rsidR="005F7DEA" w:rsidRPr="00CC32DD" w:rsidRDefault="005F7DEA" w:rsidP="0095560F">
            <w:pPr>
              <w:ind w:firstLine="222"/>
              <w:jc w:val="center"/>
            </w:pPr>
            <w:r w:rsidRPr="00CC32DD">
              <w:t>0602343</w:t>
            </w:r>
          </w:p>
        </w:tc>
        <w:tc>
          <w:tcPr>
            <w:tcW w:w="850" w:type="dxa"/>
          </w:tcPr>
          <w:p w:rsidR="005F7DEA" w:rsidRPr="00CB5C30" w:rsidRDefault="005F7DEA" w:rsidP="0095560F">
            <w:pPr>
              <w:pStyle w:val="ConsPlusNormal"/>
              <w:ind w:firstLine="22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880</w:t>
            </w:r>
          </w:p>
        </w:tc>
        <w:tc>
          <w:tcPr>
            <w:tcW w:w="1020" w:type="dxa"/>
          </w:tcPr>
          <w:p w:rsidR="005F7DEA" w:rsidRPr="00CB5C30" w:rsidRDefault="005F7DEA" w:rsidP="0095560F">
            <w:pPr>
              <w:pStyle w:val="ConsPlusNormal"/>
              <w:ind w:firstLine="22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180,5</w:t>
            </w:r>
          </w:p>
        </w:tc>
        <w:tc>
          <w:tcPr>
            <w:tcW w:w="1020" w:type="dxa"/>
          </w:tcPr>
          <w:p w:rsidR="005F7DEA" w:rsidRPr="00CB5C30" w:rsidRDefault="005F7DEA" w:rsidP="0095560F">
            <w:pPr>
              <w:pStyle w:val="ConsPlusNormal"/>
              <w:ind w:firstLine="22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136,5</w:t>
            </w:r>
          </w:p>
        </w:tc>
      </w:tr>
    </w:tbl>
    <w:p w:rsidR="005F7DEA" w:rsidRPr="00CC32DD" w:rsidRDefault="005F7DEA" w:rsidP="0095560F">
      <w:pPr>
        <w:pStyle w:val="ConsPlusNormal"/>
        <w:jc w:val="both"/>
        <w:rPr>
          <w:rFonts w:ascii="Times New Roman" w:hAnsi="Times New Roman"/>
        </w:rPr>
      </w:pPr>
    </w:p>
    <w:p w:rsidR="005F7DEA" w:rsidRPr="00CC32DD" w:rsidRDefault="005F7DEA" w:rsidP="0095560F">
      <w:pPr>
        <w:pStyle w:val="ConsPlusNormal"/>
        <w:jc w:val="right"/>
        <w:rPr>
          <w:rFonts w:ascii="Times New Roman" w:hAnsi="Times New Roman"/>
        </w:rPr>
      </w:pPr>
    </w:p>
    <w:p w:rsidR="005F7DEA" w:rsidRPr="00CC32DD" w:rsidRDefault="005F7DEA" w:rsidP="0095560F">
      <w:pPr>
        <w:pStyle w:val="ConsPlusNormal"/>
        <w:jc w:val="right"/>
        <w:rPr>
          <w:rFonts w:ascii="Times New Roman" w:hAnsi="Times New Roman"/>
        </w:rPr>
      </w:pPr>
    </w:p>
    <w:p w:rsidR="005F7DEA" w:rsidRPr="00CC32DD" w:rsidRDefault="005F7DEA" w:rsidP="0095560F">
      <w:pPr>
        <w:pStyle w:val="ConsPlusNormal"/>
        <w:jc w:val="right"/>
        <w:rPr>
          <w:rFonts w:ascii="Times New Roman" w:hAnsi="Times New Roman"/>
        </w:rPr>
      </w:pPr>
    </w:p>
    <w:p w:rsidR="005F7DEA" w:rsidRPr="00CC32DD" w:rsidRDefault="005F7DEA" w:rsidP="0095560F">
      <w:pPr>
        <w:pStyle w:val="ConsPlusNormal"/>
        <w:jc w:val="right"/>
        <w:rPr>
          <w:rFonts w:ascii="Times New Roman" w:hAnsi="Times New Roman"/>
        </w:rPr>
      </w:pPr>
      <w:r w:rsidRPr="00CC32DD">
        <w:rPr>
          <w:rFonts w:ascii="Times New Roman" w:hAnsi="Times New Roman"/>
        </w:rPr>
        <w:t>Приложение №6</w:t>
      </w:r>
    </w:p>
    <w:p w:rsidR="005F7DEA" w:rsidRPr="00CC32DD" w:rsidRDefault="005F7DEA" w:rsidP="0095560F">
      <w:pPr>
        <w:pStyle w:val="ConsPlusNormal"/>
        <w:jc w:val="right"/>
        <w:rPr>
          <w:rFonts w:ascii="Times New Roman" w:hAnsi="Times New Roman"/>
        </w:rPr>
      </w:pPr>
      <w:r w:rsidRPr="00CC32DD">
        <w:rPr>
          <w:rFonts w:ascii="Times New Roman" w:hAnsi="Times New Roman"/>
        </w:rPr>
        <w:t>к муниципальной программе</w:t>
      </w:r>
    </w:p>
    <w:p w:rsidR="005F7DEA" w:rsidRPr="00CC32DD" w:rsidRDefault="005F7DEA" w:rsidP="0095560F">
      <w:pPr>
        <w:pStyle w:val="ConsPlusNormal"/>
        <w:jc w:val="right"/>
        <w:rPr>
          <w:rFonts w:ascii="Times New Roman" w:hAnsi="Times New Roman"/>
        </w:rPr>
      </w:pPr>
      <w:r w:rsidRPr="00CC32DD">
        <w:rPr>
          <w:rFonts w:ascii="Times New Roman" w:hAnsi="Times New Roman"/>
        </w:rPr>
        <w:t xml:space="preserve"> «Молодежь Мокшанского района </w:t>
      </w:r>
    </w:p>
    <w:p w:rsidR="005F7DEA" w:rsidRPr="00CC32DD" w:rsidRDefault="005F7DEA" w:rsidP="0095560F">
      <w:pPr>
        <w:pStyle w:val="ConsPlusNormal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Пензенской области на 2014-2020</w:t>
      </w:r>
      <w:r w:rsidRPr="00CC32DD">
        <w:rPr>
          <w:rFonts w:ascii="Times New Roman" w:hAnsi="Times New Roman"/>
        </w:rPr>
        <w:t xml:space="preserve"> годы»</w:t>
      </w:r>
    </w:p>
    <w:p w:rsidR="005F7DEA" w:rsidRPr="00CC32DD" w:rsidRDefault="005F7DEA" w:rsidP="0095560F">
      <w:pPr>
        <w:pStyle w:val="ConsPlusNormal"/>
        <w:jc w:val="both"/>
        <w:rPr>
          <w:rFonts w:ascii="Times New Roman" w:hAnsi="Times New Roman"/>
        </w:rPr>
      </w:pPr>
    </w:p>
    <w:p w:rsidR="005F7DEA" w:rsidRPr="00CC32DD" w:rsidRDefault="005F7DEA" w:rsidP="0095560F">
      <w:pPr>
        <w:pStyle w:val="ConsPlusNormal"/>
        <w:jc w:val="center"/>
        <w:rPr>
          <w:rFonts w:ascii="Times New Roman" w:hAnsi="Times New Roman"/>
        </w:rPr>
      </w:pPr>
      <w:r w:rsidRPr="00CC32DD">
        <w:rPr>
          <w:rFonts w:ascii="Times New Roman" w:hAnsi="Times New Roman"/>
        </w:rPr>
        <w:t>РЕСУРСНОЕ ОБЕСПЕЧЕНИЕ</w:t>
      </w:r>
    </w:p>
    <w:p w:rsidR="005F7DEA" w:rsidRPr="00CC32DD" w:rsidRDefault="005F7DEA" w:rsidP="0095560F">
      <w:pPr>
        <w:pStyle w:val="ConsPlusNormal"/>
        <w:jc w:val="center"/>
        <w:rPr>
          <w:rFonts w:ascii="Times New Roman" w:hAnsi="Times New Roman"/>
        </w:rPr>
      </w:pPr>
      <w:r w:rsidRPr="00CC32DD">
        <w:rPr>
          <w:rFonts w:ascii="Times New Roman" w:hAnsi="Times New Roman"/>
        </w:rPr>
        <w:t>реализации муниципальной программы Мокшанского района</w:t>
      </w:r>
    </w:p>
    <w:p w:rsidR="005F7DEA" w:rsidRPr="00CC32DD" w:rsidRDefault="005F7DEA" w:rsidP="0095560F">
      <w:pPr>
        <w:pStyle w:val="ConsPlusNormal"/>
        <w:jc w:val="center"/>
        <w:rPr>
          <w:rFonts w:ascii="Times New Roman" w:hAnsi="Times New Roman"/>
        </w:rPr>
      </w:pPr>
      <w:r w:rsidRPr="00CC32DD">
        <w:rPr>
          <w:rFonts w:ascii="Times New Roman" w:hAnsi="Times New Roman"/>
        </w:rPr>
        <w:t xml:space="preserve">«Молодежь Мокшанского района </w:t>
      </w:r>
      <w:r>
        <w:rPr>
          <w:rFonts w:ascii="Times New Roman" w:hAnsi="Times New Roman"/>
        </w:rPr>
        <w:t xml:space="preserve"> Пензенской области на 2014-2020</w:t>
      </w:r>
      <w:r w:rsidRPr="00CC32DD">
        <w:rPr>
          <w:rFonts w:ascii="Times New Roman" w:hAnsi="Times New Roman"/>
        </w:rPr>
        <w:t xml:space="preserve"> годы»</w:t>
      </w:r>
    </w:p>
    <w:p w:rsidR="005F7DEA" w:rsidRPr="00CC32DD" w:rsidRDefault="005F7DEA" w:rsidP="0095560F">
      <w:pPr>
        <w:pStyle w:val="ConsPlusNormal"/>
        <w:jc w:val="center"/>
        <w:rPr>
          <w:rFonts w:ascii="Times New Roman" w:hAnsi="Times New Roman"/>
        </w:rPr>
      </w:pPr>
      <w:r w:rsidRPr="00CC32DD">
        <w:rPr>
          <w:rFonts w:ascii="Times New Roman" w:hAnsi="Times New Roman"/>
        </w:rPr>
        <w:t>за счет средств бюджета Мокшанского района</w:t>
      </w:r>
      <w:r>
        <w:rPr>
          <w:rFonts w:ascii="Times New Roman" w:hAnsi="Times New Roman"/>
        </w:rPr>
        <w:t xml:space="preserve">   на 2016- 2020 </w:t>
      </w:r>
      <w:r w:rsidRPr="00CC32DD">
        <w:rPr>
          <w:rFonts w:ascii="Times New Roman" w:hAnsi="Times New Roman"/>
        </w:rPr>
        <w:t>годы</w:t>
      </w:r>
    </w:p>
    <w:p w:rsidR="005F7DEA" w:rsidRPr="00CC32DD" w:rsidRDefault="005F7DEA" w:rsidP="0095560F">
      <w:pPr>
        <w:pStyle w:val="ConsPlusNormal"/>
        <w:jc w:val="center"/>
        <w:rPr>
          <w:rFonts w:ascii="Times New Roman" w:hAnsi="Times New Roman"/>
        </w:rPr>
      </w:pPr>
    </w:p>
    <w:tbl>
      <w:tblPr>
        <w:tblW w:w="15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762"/>
        <w:gridCol w:w="1720"/>
        <w:gridCol w:w="2180"/>
        <w:gridCol w:w="2410"/>
        <w:gridCol w:w="709"/>
        <w:gridCol w:w="709"/>
        <w:gridCol w:w="772"/>
        <w:gridCol w:w="1000"/>
        <w:gridCol w:w="800"/>
        <w:gridCol w:w="800"/>
        <w:gridCol w:w="851"/>
        <w:gridCol w:w="849"/>
        <w:gridCol w:w="800"/>
        <w:gridCol w:w="800"/>
      </w:tblGrid>
      <w:tr w:rsidR="005F7DEA" w:rsidRPr="00CC32DD" w:rsidTr="008C3AEE">
        <w:tc>
          <w:tcPr>
            <w:tcW w:w="4662" w:type="dxa"/>
            <w:gridSpan w:val="3"/>
            <w:vAlign w:val="center"/>
          </w:tcPr>
          <w:p w:rsidR="005F7DEA" w:rsidRPr="00CB5C30" w:rsidRDefault="005F7DEA" w:rsidP="00DA5DB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Ответственный исполнитель муниципальной программы</w:t>
            </w:r>
          </w:p>
        </w:tc>
        <w:tc>
          <w:tcPr>
            <w:tcW w:w="10500" w:type="dxa"/>
            <w:gridSpan w:val="11"/>
          </w:tcPr>
          <w:p w:rsidR="005F7DEA" w:rsidRPr="00CB5C30" w:rsidRDefault="005F7DEA" w:rsidP="00DA5DB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Отдел по реализации молодежной политики, культуре, физической культуре</w:t>
            </w:r>
          </w:p>
          <w:p w:rsidR="005F7DEA" w:rsidRPr="00CB5C30" w:rsidRDefault="005F7DEA" w:rsidP="00DA5DB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 xml:space="preserve"> и спорту администрации Мокшанского района</w:t>
            </w:r>
          </w:p>
        </w:tc>
      </w:tr>
      <w:tr w:rsidR="005F7DEA" w:rsidRPr="00CC32DD" w:rsidTr="008C3AEE">
        <w:tc>
          <w:tcPr>
            <w:tcW w:w="762" w:type="dxa"/>
            <w:vMerge w:val="restart"/>
          </w:tcPr>
          <w:p w:rsidR="005F7DEA" w:rsidRPr="00CB5C30" w:rsidRDefault="005F7DEA" w:rsidP="00DA5DB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F7DEA" w:rsidRPr="00CB5C30" w:rsidRDefault="005F7DEA" w:rsidP="00DB69FC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№  п//п</w:t>
            </w:r>
          </w:p>
        </w:tc>
        <w:tc>
          <w:tcPr>
            <w:tcW w:w="1720" w:type="dxa"/>
            <w:vMerge w:val="restart"/>
          </w:tcPr>
          <w:p w:rsidR="005F7DEA" w:rsidRPr="00CB5C30" w:rsidRDefault="005F7DEA" w:rsidP="0095560F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Статус</w:t>
            </w:r>
          </w:p>
        </w:tc>
        <w:tc>
          <w:tcPr>
            <w:tcW w:w="2180" w:type="dxa"/>
            <w:vMerge w:val="restart"/>
          </w:tcPr>
          <w:p w:rsidR="005F7DEA" w:rsidRPr="00CB5C30" w:rsidRDefault="005F7DEA" w:rsidP="0095560F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Наименование муниципальной программы, основного мероприятия, мероприятия</w:t>
            </w:r>
          </w:p>
        </w:tc>
        <w:tc>
          <w:tcPr>
            <w:tcW w:w="2410" w:type="dxa"/>
            <w:vMerge w:val="restart"/>
          </w:tcPr>
          <w:p w:rsidR="005F7DEA" w:rsidRPr="00CB5C30" w:rsidRDefault="005F7DEA" w:rsidP="0095560F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Ответственный исполнитель, соисполнитель</w:t>
            </w:r>
          </w:p>
        </w:tc>
        <w:tc>
          <w:tcPr>
            <w:tcW w:w="3990" w:type="dxa"/>
            <w:gridSpan w:val="5"/>
          </w:tcPr>
          <w:p w:rsidR="005F7DEA" w:rsidRPr="00CB5C30" w:rsidRDefault="005F7DEA" w:rsidP="00DA5DB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 xml:space="preserve">Код бюджетной классификации </w:t>
            </w:r>
          </w:p>
        </w:tc>
        <w:tc>
          <w:tcPr>
            <w:tcW w:w="4100" w:type="dxa"/>
            <w:gridSpan w:val="5"/>
          </w:tcPr>
          <w:p w:rsidR="005F7DEA" w:rsidRPr="00CB5C30" w:rsidRDefault="005F7DEA" w:rsidP="00A407F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Расходы бюджета Мокшанского района,</w:t>
            </w:r>
          </w:p>
          <w:p w:rsidR="005F7DEA" w:rsidRPr="00CB5C30" w:rsidRDefault="005F7DEA" w:rsidP="00A407F3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тыс. рублей</w:t>
            </w:r>
          </w:p>
        </w:tc>
      </w:tr>
      <w:tr w:rsidR="005F7DEA" w:rsidRPr="00CC32DD" w:rsidTr="008C3AEE">
        <w:trPr>
          <w:trHeight w:val="794"/>
        </w:trPr>
        <w:tc>
          <w:tcPr>
            <w:tcW w:w="762" w:type="dxa"/>
            <w:vMerge/>
          </w:tcPr>
          <w:p w:rsidR="005F7DEA" w:rsidRPr="00CC32DD" w:rsidRDefault="005F7DEA" w:rsidP="00DA5DBA"/>
        </w:tc>
        <w:tc>
          <w:tcPr>
            <w:tcW w:w="1720" w:type="dxa"/>
            <w:vMerge/>
          </w:tcPr>
          <w:p w:rsidR="005F7DEA" w:rsidRPr="00CC32DD" w:rsidRDefault="005F7DEA" w:rsidP="00DA5DBA"/>
        </w:tc>
        <w:tc>
          <w:tcPr>
            <w:tcW w:w="2180" w:type="dxa"/>
            <w:vMerge/>
          </w:tcPr>
          <w:p w:rsidR="005F7DEA" w:rsidRPr="00CC32DD" w:rsidRDefault="005F7DEA" w:rsidP="00DA5DBA"/>
        </w:tc>
        <w:tc>
          <w:tcPr>
            <w:tcW w:w="2410" w:type="dxa"/>
            <w:vMerge/>
          </w:tcPr>
          <w:p w:rsidR="005F7DEA" w:rsidRPr="00CC32DD" w:rsidRDefault="005F7DEA" w:rsidP="00DA5DBA"/>
        </w:tc>
        <w:tc>
          <w:tcPr>
            <w:tcW w:w="709" w:type="dxa"/>
          </w:tcPr>
          <w:p w:rsidR="005F7DEA" w:rsidRPr="00CB5C30" w:rsidRDefault="005F7DEA" w:rsidP="0095560F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ГРБС</w:t>
            </w:r>
          </w:p>
        </w:tc>
        <w:tc>
          <w:tcPr>
            <w:tcW w:w="709" w:type="dxa"/>
          </w:tcPr>
          <w:p w:rsidR="005F7DEA" w:rsidRPr="00CB5C30" w:rsidRDefault="005F7DEA" w:rsidP="0095560F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РРз</w:t>
            </w:r>
          </w:p>
        </w:tc>
        <w:tc>
          <w:tcPr>
            <w:tcW w:w="772" w:type="dxa"/>
          </w:tcPr>
          <w:p w:rsidR="005F7DEA" w:rsidRPr="00CB5C30" w:rsidRDefault="005F7DEA" w:rsidP="00B9254F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ППр</w:t>
            </w:r>
          </w:p>
        </w:tc>
        <w:tc>
          <w:tcPr>
            <w:tcW w:w="1000" w:type="dxa"/>
          </w:tcPr>
          <w:p w:rsidR="005F7DEA" w:rsidRPr="00CB5C30" w:rsidRDefault="005F7DEA" w:rsidP="00B9254F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 xml:space="preserve">ЦСР </w:t>
            </w:r>
          </w:p>
        </w:tc>
        <w:tc>
          <w:tcPr>
            <w:tcW w:w="800" w:type="dxa"/>
          </w:tcPr>
          <w:p w:rsidR="005F7DEA" w:rsidRPr="00CB5C30" w:rsidRDefault="005F7DEA" w:rsidP="0095560F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800" w:type="dxa"/>
          </w:tcPr>
          <w:p w:rsidR="005F7DEA" w:rsidRPr="00CB5C30" w:rsidRDefault="005F7DEA" w:rsidP="0095560F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2016 г.</w:t>
            </w:r>
          </w:p>
        </w:tc>
        <w:tc>
          <w:tcPr>
            <w:tcW w:w="851" w:type="dxa"/>
          </w:tcPr>
          <w:p w:rsidR="005F7DEA" w:rsidRPr="00CB5C30" w:rsidRDefault="005F7DEA" w:rsidP="0095560F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2017 г.</w:t>
            </w:r>
          </w:p>
          <w:p w:rsidR="005F7DEA" w:rsidRPr="00CB5C30" w:rsidRDefault="005F7DEA" w:rsidP="0095560F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9" w:type="dxa"/>
          </w:tcPr>
          <w:p w:rsidR="005F7DEA" w:rsidRPr="00CB5C30" w:rsidRDefault="005F7DEA" w:rsidP="0095560F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2018 г.</w:t>
            </w:r>
          </w:p>
        </w:tc>
        <w:tc>
          <w:tcPr>
            <w:tcW w:w="800" w:type="dxa"/>
          </w:tcPr>
          <w:p w:rsidR="005F7DEA" w:rsidRPr="00CB5C30" w:rsidRDefault="005F7DEA" w:rsidP="0095560F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2019 г.</w:t>
            </w:r>
          </w:p>
        </w:tc>
        <w:tc>
          <w:tcPr>
            <w:tcW w:w="800" w:type="dxa"/>
          </w:tcPr>
          <w:p w:rsidR="005F7DEA" w:rsidRPr="00CB5C30" w:rsidRDefault="005F7DEA" w:rsidP="0095560F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2020 г.</w:t>
            </w:r>
          </w:p>
        </w:tc>
      </w:tr>
      <w:tr w:rsidR="005F7DEA" w:rsidRPr="00CC32DD" w:rsidTr="008C3AEE">
        <w:tc>
          <w:tcPr>
            <w:tcW w:w="762" w:type="dxa"/>
          </w:tcPr>
          <w:p w:rsidR="005F7DEA" w:rsidRPr="00CB5C30" w:rsidRDefault="005F7DEA" w:rsidP="00DB69FC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 xml:space="preserve">       1</w:t>
            </w:r>
          </w:p>
        </w:tc>
        <w:tc>
          <w:tcPr>
            <w:tcW w:w="1720" w:type="dxa"/>
          </w:tcPr>
          <w:p w:rsidR="005F7DEA" w:rsidRPr="00CB5C30" w:rsidRDefault="005F7DEA" w:rsidP="00DA5DB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80" w:type="dxa"/>
          </w:tcPr>
          <w:p w:rsidR="005F7DEA" w:rsidRPr="00CB5C30" w:rsidRDefault="005F7DEA" w:rsidP="00DA5DB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410" w:type="dxa"/>
          </w:tcPr>
          <w:p w:rsidR="005F7DEA" w:rsidRPr="00CB5C30" w:rsidRDefault="005F7DEA" w:rsidP="00DA5DB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5F7DEA" w:rsidRPr="00CB5C30" w:rsidRDefault="005F7DEA" w:rsidP="0095560F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5F7DEA" w:rsidRPr="00CB5C30" w:rsidRDefault="005F7DEA" w:rsidP="0095560F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72" w:type="dxa"/>
          </w:tcPr>
          <w:p w:rsidR="005F7DEA" w:rsidRPr="00CB5C30" w:rsidRDefault="005F7DEA" w:rsidP="0095560F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000" w:type="dxa"/>
          </w:tcPr>
          <w:p w:rsidR="005F7DEA" w:rsidRPr="00CB5C30" w:rsidRDefault="005F7DEA" w:rsidP="00B9254F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800" w:type="dxa"/>
          </w:tcPr>
          <w:p w:rsidR="005F7DEA" w:rsidRPr="00CB5C30" w:rsidRDefault="005F7DEA" w:rsidP="0095560F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800" w:type="dxa"/>
          </w:tcPr>
          <w:p w:rsidR="005F7DEA" w:rsidRPr="00CB5C30" w:rsidRDefault="005F7DEA" w:rsidP="0095560F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5F7DEA" w:rsidRPr="00CB5C30" w:rsidRDefault="005F7DEA" w:rsidP="00B9254F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849" w:type="dxa"/>
          </w:tcPr>
          <w:p w:rsidR="005F7DEA" w:rsidRPr="00CB5C30" w:rsidRDefault="005F7DEA" w:rsidP="00B9254F">
            <w:pPr>
              <w:pStyle w:val="ConsPlusNormal"/>
              <w:ind w:hanging="62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 xml:space="preserve"> 12</w:t>
            </w:r>
          </w:p>
        </w:tc>
        <w:tc>
          <w:tcPr>
            <w:tcW w:w="800" w:type="dxa"/>
          </w:tcPr>
          <w:p w:rsidR="005F7DEA" w:rsidRPr="00CB5C30" w:rsidRDefault="005F7DEA" w:rsidP="00B9254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800" w:type="dxa"/>
          </w:tcPr>
          <w:p w:rsidR="005F7DEA" w:rsidRPr="00CB5C30" w:rsidRDefault="005F7DEA" w:rsidP="00B9254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</w:tr>
      <w:tr w:rsidR="005F7DEA" w:rsidRPr="00CC32DD" w:rsidTr="008C3AEE">
        <w:trPr>
          <w:trHeight w:val="824"/>
        </w:trPr>
        <w:tc>
          <w:tcPr>
            <w:tcW w:w="762" w:type="dxa"/>
          </w:tcPr>
          <w:p w:rsidR="005F7DEA" w:rsidRPr="00CB5C30" w:rsidRDefault="005F7DEA" w:rsidP="00DA5DB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720" w:type="dxa"/>
          </w:tcPr>
          <w:p w:rsidR="005F7DEA" w:rsidRPr="00CB5C30" w:rsidRDefault="005F7DEA" w:rsidP="0095560F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Муниципальная программа</w:t>
            </w:r>
          </w:p>
        </w:tc>
        <w:tc>
          <w:tcPr>
            <w:tcW w:w="2180" w:type="dxa"/>
          </w:tcPr>
          <w:p w:rsidR="005F7DEA" w:rsidRPr="00CB5C30" w:rsidRDefault="005F7DEA" w:rsidP="008C3AEE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«Молодежь Мокшанского района  Пензенской области на 2014-2020 годы»</w:t>
            </w:r>
          </w:p>
        </w:tc>
        <w:tc>
          <w:tcPr>
            <w:tcW w:w="241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709" w:type="dxa"/>
          </w:tcPr>
          <w:p w:rsidR="005F7DEA" w:rsidRPr="00CB5C30" w:rsidRDefault="005F7DEA" w:rsidP="0095560F">
            <w:pPr>
              <w:pStyle w:val="ConsPlusNormal"/>
              <w:ind w:firstLine="363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</w:tcPr>
          <w:p w:rsidR="005F7DEA" w:rsidRDefault="005F7DEA" w:rsidP="00254A4D">
            <w:pPr>
              <w:jc w:val="center"/>
            </w:pPr>
            <w:r w:rsidRPr="003034C5">
              <w:t>Х</w:t>
            </w:r>
          </w:p>
        </w:tc>
        <w:tc>
          <w:tcPr>
            <w:tcW w:w="772" w:type="dxa"/>
          </w:tcPr>
          <w:p w:rsidR="005F7DEA" w:rsidRDefault="005F7DEA" w:rsidP="00254A4D">
            <w:pPr>
              <w:jc w:val="center"/>
            </w:pPr>
            <w:r w:rsidRPr="003034C5">
              <w:t>Х</w:t>
            </w:r>
          </w:p>
        </w:tc>
        <w:tc>
          <w:tcPr>
            <w:tcW w:w="1000" w:type="dxa"/>
          </w:tcPr>
          <w:p w:rsidR="005F7DEA" w:rsidRPr="00CB5C30" w:rsidRDefault="005F7DEA" w:rsidP="00B9254F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00" w:type="dxa"/>
          </w:tcPr>
          <w:p w:rsidR="005F7DEA" w:rsidRPr="00CB5C30" w:rsidRDefault="005F7DEA" w:rsidP="0095560F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    </w:t>
            </w:r>
            <w:r w:rsidRPr="00CB5C30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00" w:type="dxa"/>
          </w:tcPr>
          <w:p w:rsidR="005F7DEA" w:rsidRPr="00CB5C30" w:rsidRDefault="005F7DEA" w:rsidP="006F20C7">
            <w:pPr>
              <w:pStyle w:val="ConsPlusNormal"/>
              <w:ind w:firstLine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</w:t>
            </w: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>63</w:t>
            </w:r>
            <w:r w:rsidRPr="00CB5C30">
              <w:rPr>
                <w:rFonts w:ascii="Times New Roman" w:hAnsi="Times New Roman"/>
                <w:sz w:val="20"/>
                <w:szCs w:val="20"/>
              </w:rPr>
              <w:t>,5</w:t>
            </w:r>
          </w:p>
        </w:tc>
        <w:tc>
          <w:tcPr>
            <w:tcW w:w="851" w:type="dxa"/>
          </w:tcPr>
          <w:p w:rsidR="005F7DEA" w:rsidRPr="00CB5C30" w:rsidRDefault="005F7DEA" w:rsidP="0095560F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        </w:t>
            </w:r>
            <w:r w:rsidRPr="00CB5C30">
              <w:rPr>
                <w:rFonts w:ascii="Times New Roman" w:hAnsi="Times New Roman"/>
                <w:sz w:val="20"/>
                <w:szCs w:val="20"/>
              </w:rPr>
              <w:t>220,5</w:t>
            </w:r>
          </w:p>
        </w:tc>
        <w:tc>
          <w:tcPr>
            <w:tcW w:w="849" w:type="dxa"/>
          </w:tcPr>
          <w:p w:rsidR="005F7DEA" w:rsidRPr="00CB5C30" w:rsidRDefault="005F7DEA" w:rsidP="00DD46CD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        </w:t>
            </w:r>
            <w:r w:rsidRPr="00CB5C30">
              <w:rPr>
                <w:rFonts w:ascii="Times New Roman" w:hAnsi="Times New Roman"/>
                <w:sz w:val="20"/>
                <w:szCs w:val="20"/>
              </w:rPr>
              <w:t>220,5</w:t>
            </w:r>
          </w:p>
        </w:tc>
        <w:tc>
          <w:tcPr>
            <w:tcW w:w="800" w:type="dxa"/>
          </w:tcPr>
          <w:p w:rsidR="005F7DEA" w:rsidRPr="00CB5C30" w:rsidRDefault="005F7DEA" w:rsidP="00DD46CD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        </w:t>
            </w:r>
            <w:r w:rsidRPr="00CB5C30">
              <w:rPr>
                <w:rFonts w:ascii="Times New Roman" w:hAnsi="Times New Roman"/>
                <w:sz w:val="20"/>
                <w:szCs w:val="20"/>
              </w:rPr>
              <w:t>220,5</w:t>
            </w:r>
          </w:p>
        </w:tc>
        <w:tc>
          <w:tcPr>
            <w:tcW w:w="800" w:type="dxa"/>
          </w:tcPr>
          <w:p w:rsidR="005F7DEA" w:rsidRPr="00CB5C30" w:rsidRDefault="005F7DEA" w:rsidP="00DD46CD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        </w:t>
            </w:r>
            <w:r w:rsidRPr="00CB5C30">
              <w:rPr>
                <w:rFonts w:ascii="Times New Roman" w:hAnsi="Times New Roman"/>
                <w:sz w:val="20"/>
                <w:szCs w:val="20"/>
              </w:rPr>
              <w:t>220,5</w:t>
            </w:r>
          </w:p>
        </w:tc>
      </w:tr>
      <w:tr w:rsidR="005F7DEA" w:rsidRPr="00CC32DD" w:rsidTr="008C3AEE">
        <w:trPr>
          <w:trHeight w:val="594"/>
        </w:trPr>
        <w:tc>
          <w:tcPr>
            <w:tcW w:w="762" w:type="dxa"/>
          </w:tcPr>
          <w:p w:rsidR="005F7DEA" w:rsidRPr="00CB5C30" w:rsidRDefault="005F7DEA" w:rsidP="00C859A1">
            <w:pPr>
              <w:pStyle w:val="ConsPlusNormal"/>
              <w:ind w:firstLine="0"/>
              <w:jc w:val="center"/>
              <w:rPr>
                <w:rFonts w:ascii="Times New Roman" w:hAnsi="Times New Roman"/>
                <w:color w:val="92D050"/>
                <w:sz w:val="20"/>
                <w:szCs w:val="20"/>
                <w:highlight w:val="green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720" w:type="dxa"/>
          </w:tcPr>
          <w:p w:rsidR="005F7DEA" w:rsidRPr="00CB5C30" w:rsidRDefault="005F7DEA" w:rsidP="00FE375E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Основное мероприятие 1</w:t>
            </w:r>
          </w:p>
        </w:tc>
        <w:tc>
          <w:tcPr>
            <w:tcW w:w="2180" w:type="dxa"/>
          </w:tcPr>
          <w:p w:rsidR="005F7DEA" w:rsidRPr="00CB5C30" w:rsidRDefault="005F7DEA" w:rsidP="008C3AEE">
            <w:pPr>
              <w:pStyle w:val="ConsPlusNormal"/>
              <w:ind w:firstLine="0"/>
              <w:rPr>
                <w:rFonts w:ascii="Times New Roman" w:hAnsi="Times New Roman"/>
                <w:sz w:val="20"/>
              </w:rPr>
            </w:pPr>
            <w:r w:rsidRPr="00CB5C30">
              <w:rPr>
                <w:rFonts w:ascii="Times New Roman" w:hAnsi="Times New Roman"/>
                <w:sz w:val="20"/>
              </w:rPr>
              <w:t>«Поддержка и воспитание детей и молодежи»</w:t>
            </w:r>
          </w:p>
        </w:tc>
        <w:tc>
          <w:tcPr>
            <w:tcW w:w="2410" w:type="dxa"/>
          </w:tcPr>
          <w:p w:rsidR="005F7DEA" w:rsidRPr="00CB5C30" w:rsidRDefault="005F7DEA" w:rsidP="0095560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709" w:type="dxa"/>
          </w:tcPr>
          <w:p w:rsidR="005F7DEA" w:rsidRPr="00CB5C30" w:rsidRDefault="005F7DEA" w:rsidP="0095560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709" w:type="dxa"/>
          </w:tcPr>
          <w:p w:rsidR="005F7DEA" w:rsidRDefault="005F7DEA" w:rsidP="00254A4D">
            <w:pPr>
              <w:jc w:val="center"/>
            </w:pPr>
            <w:r w:rsidRPr="00E15B7A">
              <w:t>х</w:t>
            </w:r>
          </w:p>
        </w:tc>
        <w:tc>
          <w:tcPr>
            <w:tcW w:w="772" w:type="dxa"/>
          </w:tcPr>
          <w:p w:rsidR="005F7DEA" w:rsidRDefault="005F7DEA" w:rsidP="00254A4D">
            <w:pPr>
              <w:jc w:val="center"/>
            </w:pPr>
            <w:r w:rsidRPr="00E15B7A">
              <w:t>х</w:t>
            </w:r>
          </w:p>
        </w:tc>
        <w:tc>
          <w:tcPr>
            <w:tcW w:w="1000" w:type="dxa"/>
          </w:tcPr>
          <w:p w:rsidR="005F7DEA" w:rsidRPr="00CB5C30" w:rsidRDefault="005F7DEA" w:rsidP="0095560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00" w:type="dxa"/>
          </w:tcPr>
          <w:p w:rsidR="005F7DEA" w:rsidRPr="00CB5C30" w:rsidRDefault="005F7DEA" w:rsidP="006F20C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00" w:type="dxa"/>
          </w:tcPr>
          <w:p w:rsidR="005F7DEA" w:rsidRPr="00CB5C30" w:rsidRDefault="005F7DEA" w:rsidP="006F20C7">
            <w:pPr>
              <w:pStyle w:val="ConsPlusNormal"/>
              <w:ind w:firstLine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71,0</w:t>
            </w:r>
          </w:p>
        </w:tc>
        <w:tc>
          <w:tcPr>
            <w:tcW w:w="851" w:type="dxa"/>
          </w:tcPr>
          <w:p w:rsidR="005F7DEA" w:rsidRPr="00CB5C30" w:rsidRDefault="005F7DEA" w:rsidP="006F20C7">
            <w:pPr>
              <w:pStyle w:val="ConsPlusNormal"/>
              <w:ind w:firstLine="27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71,0</w:t>
            </w:r>
          </w:p>
        </w:tc>
        <w:tc>
          <w:tcPr>
            <w:tcW w:w="849" w:type="dxa"/>
          </w:tcPr>
          <w:p w:rsidR="005F7DEA" w:rsidRPr="00CB5C30" w:rsidRDefault="005F7DEA" w:rsidP="00DD46CD">
            <w:pPr>
              <w:pStyle w:val="ConsPlusNormal"/>
              <w:ind w:firstLine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71,0</w:t>
            </w:r>
          </w:p>
        </w:tc>
        <w:tc>
          <w:tcPr>
            <w:tcW w:w="800" w:type="dxa"/>
          </w:tcPr>
          <w:p w:rsidR="005F7DEA" w:rsidRPr="00CB5C30" w:rsidRDefault="005F7DEA" w:rsidP="00DD46CD">
            <w:pPr>
              <w:pStyle w:val="ConsPlusNormal"/>
              <w:ind w:firstLine="27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71,0</w:t>
            </w:r>
          </w:p>
        </w:tc>
        <w:tc>
          <w:tcPr>
            <w:tcW w:w="800" w:type="dxa"/>
          </w:tcPr>
          <w:p w:rsidR="005F7DEA" w:rsidRPr="00CB5C30" w:rsidRDefault="005F7DEA" w:rsidP="00DD46CD">
            <w:pPr>
              <w:pStyle w:val="ConsPlusNormal"/>
              <w:ind w:firstLine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71,0</w:t>
            </w:r>
          </w:p>
        </w:tc>
      </w:tr>
      <w:tr w:rsidR="005F7DEA" w:rsidRPr="00CC32DD" w:rsidTr="008C3AEE">
        <w:trPr>
          <w:trHeight w:val="594"/>
        </w:trPr>
        <w:tc>
          <w:tcPr>
            <w:tcW w:w="762" w:type="dxa"/>
            <w:vMerge w:val="restart"/>
          </w:tcPr>
          <w:p w:rsidR="005F7DEA" w:rsidRPr="00CB5C30" w:rsidRDefault="005F7DEA" w:rsidP="00C859A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1720" w:type="dxa"/>
            <w:vMerge w:val="restart"/>
          </w:tcPr>
          <w:p w:rsidR="005F7DEA" w:rsidRPr="00CB5C30" w:rsidRDefault="005F7DEA" w:rsidP="004144D1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Мероприятие</w:t>
            </w:r>
          </w:p>
        </w:tc>
        <w:tc>
          <w:tcPr>
            <w:tcW w:w="2180" w:type="dxa"/>
            <w:vMerge w:val="restart"/>
          </w:tcPr>
          <w:p w:rsidR="005F7DEA" w:rsidRPr="00CB5C30" w:rsidRDefault="005F7DEA" w:rsidP="004144D1">
            <w:pPr>
              <w:pStyle w:val="ConsPlusNormal"/>
              <w:ind w:firstLine="99"/>
              <w:rPr>
                <w:rFonts w:ascii="Times New Roman" w:hAnsi="Times New Roman"/>
                <w:sz w:val="20"/>
                <w:szCs w:val="20"/>
              </w:rPr>
            </w:pPr>
          </w:p>
          <w:p w:rsidR="005F7DEA" w:rsidRPr="00CB5C30" w:rsidRDefault="005F7DEA" w:rsidP="004144D1">
            <w:pPr>
              <w:pStyle w:val="ConsPlusNormal"/>
              <w:ind w:firstLine="99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Мероприятия администрации Мокшанского района Пензенской области в рамках муниципальной программы Мокшанского района "Молодежь Мокшанского района Пензенской области на 2014-2020 годы", за исключением мероприятий в области спорта и физической культуры</w:t>
            </w:r>
          </w:p>
          <w:p w:rsidR="005F7DEA" w:rsidRPr="00CB5C30" w:rsidRDefault="005F7DEA" w:rsidP="00FE375E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410" w:type="dxa"/>
            <w:vMerge w:val="restart"/>
          </w:tcPr>
          <w:p w:rsidR="005F7DEA" w:rsidRPr="00CB5C30" w:rsidRDefault="005F7DEA" w:rsidP="0095560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Отдел по реализации молодежной политики, культуре, физической культуре и спорту администрации    Мокшанского района</w:t>
            </w:r>
          </w:p>
        </w:tc>
        <w:tc>
          <w:tcPr>
            <w:tcW w:w="709" w:type="dxa"/>
          </w:tcPr>
          <w:p w:rsidR="005F7DEA" w:rsidRPr="00CB5C30" w:rsidRDefault="005F7DEA" w:rsidP="0095560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901</w:t>
            </w:r>
          </w:p>
        </w:tc>
        <w:tc>
          <w:tcPr>
            <w:tcW w:w="709" w:type="dxa"/>
          </w:tcPr>
          <w:p w:rsidR="005F7DEA" w:rsidRPr="00CB5C30" w:rsidRDefault="005F7DEA" w:rsidP="00C475C0">
            <w:pPr>
              <w:pStyle w:val="ConsPlusNormal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2" w:type="dxa"/>
          </w:tcPr>
          <w:p w:rsidR="005F7DEA" w:rsidRPr="00CB5C30" w:rsidRDefault="005F7DEA" w:rsidP="00C475C0">
            <w:pPr>
              <w:pStyle w:val="ConsPlusNormal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1000" w:type="dxa"/>
          </w:tcPr>
          <w:p w:rsidR="005F7DEA" w:rsidRPr="00CB5C30" w:rsidRDefault="005F7DEA" w:rsidP="0095560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06 0 01 23420</w:t>
            </w:r>
          </w:p>
        </w:tc>
        <w:tc>
          <w:tcPr>
            <w:tcW w:w="800" w:type="dxa"/>
          </w:tcPr>
          <w:p w:rsidR="005F7DEA" w:rsidRPr="00CB5C30" w:rsidRDefault="005F7DEA" w:rsidP="006F20C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244</w:t>
            </w:r>
          </w:p>
        </w:tc>
        <w:tc>
          <w:tcPr>
            <w:tcW w:w="800" w:type="dxa"/>
          </w:tcPr>
          <w:p w:rsidR="005F7DEA" w:rsidRPr="00CB5C30" w:rsidRDefault="005F7DEA" w:rsidP="006F20C7">
            <w:pPr>
              <w:pStyle w:val="ConsPlusNormal"/>
              <w:ind w:firstLine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58,0</w:t>
            </w:r>
          </w:p>
        </w:tc>
        <w:tc>
          <w:tcPr>
            <w:tcW w:w="851" w:type="dxa"/>
          </w:tcPr>
          <w:p w:rsidR="005F7DEA" w:rsidRPr="00CB5C30" w:rsidRDefault="005F7DEA" w:rsidP="006F20C7">
            <w:pPr>
              <w:pStyle w:val="ConsPlusNormal"/>
              <w:ind w:firstLine="27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58,0</w:t>
            </w:r>
          </w:p>
        </w:tc>
        <w:tc>
          <w:tcPr>
            <w:tcW w:w="849" w:type="dxa"/>
          </w:tcPr>
          <w:p w:rsidR="005F7DEA" w:rsidRPr="00CB5C30" w:rsidRDefault="005F7DEA" w:rsidP="00DD46CD">
            <w:pPr>
              <w:pStyle w:val="ConsPlusNormal"/>
              <w:ind w:firstLine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58,0</w:t>
            </w:r>
          </w:p>
        </w:tc>
        <w:tc>
          <w:tcPr>
            <w:tcW w:w="800" w:type="dxa"/>
          </w:tcPr>
          <w:p w:rsidR="005F7DEA" w:rsidRPr="00CB5C30" w:rsidRDefault="005F7DEA" w:rsidP="00DD46CD">
            <w:pPr>
              <w:pStyle w:val="ConsPlusNormal"/>
              <w:ind w:firstLine="27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58,0</w:t>
            </w:r>
          </w:p>
        </w:tc>
        <w:tc>
          <w:tcPr>
            <w:tcW w:w="800" w:type="dxa"/>
          </w:tcPr>
          <w:p w:rsidR="005F7DEA" w:rsidRPr="00CB5C30" w:rsidRDefault="005F7DEA" w:rsidP="00DD46CD">
            <w:pPr>
              <w:pStyle w:val="ConsPlusNormal"/>
              <w:ind w:firstLine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58,0</w:t>
            </w:r>
          </w:p>
        </w:tc>
      </w:tr>
      <w:tr w:rsidR="005F7DEA" w:rsidRPr="00CC32DD" w:rsidTr="008C3AEE">
        <w:trPr>
          <w:trHeight w:val="790"/>
        </w:trPr>
        <w:tc>
          <w:tcPr>
            <w:tcW w:w="762" w:type="dxa"/>
            <w:vMerge/>
          </w:tcPr>
          <w:p w:rsidR="005F7DEA" w:rsidRPr="00CB5C30" w:rsidRDefault="005F7DEA" w:rsidP="00DA5DB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0" w:type="dxa"/>
            <w:vMerge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0" w:type="dxa"/>
            <w:vMerge/>
          </w:tcPr>
          <w:p w:rsidR="005F7DEA" w:rsidRPr="00CB5C30" w:rsidRDefault="005F7DEA" w:rsidP="00DA5DBA">
            <w:pPr>
              <w:pStyle w:val="ConsPlusNormal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410" w:type="dxa"/>
            <w:vMerge/>
          </w:tcPr>
          <w:p w:rsidR="005F7DEA" w:rsidRPr="00CB5C30" w:rsidRDefault="005F7DEA" w:rsidP="0095560F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F7DEA" w:rsidRPr="00CC32DD" w:rsidRDefault="005F7DEA" w:rsidP="0095560F">
            <w:pPr>
              <w:jc w:val="center"/>
            </w:pPr>
            <w:r w:rsidRPr="00CC32DD">
              <w:t>901</w:t>
            </w:r>
          </w:p>
        </w:tc>
        <w:tc>
          <w:tcPr>
            <w:tcW w:w="709" w:type="dxa"/>
          </w:tcPr>
          <w:p w:rsidR="005F7DEA" w:rsidRPr="00CB5C30" w:rsidRDefault="005F7DEA" w:rsidP="00C475C0">
            <w:pPr>
              <w:pStyle w:val="ConsPlusNormal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772" w:type="dxa"/>
          </w:tcPr>
          <w:p w:rsidR="005F7DEA" w:rsidRPr="00CB5C30" w:rsidRDefault="005F7DEA" w:rsidP="00C475C0">
            <w:pPr>
              <w:pStyle w:val="ConsPlusNormal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1000" w:type="dxa"/>
          </w:tcPr>
          <w:p w:rsidR="005F7DEA" w:rsidRPr="00CB5C30" w:rsidRDefault="005F7DEA" w:rsidP="0095560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06 0 01 23420</w:t>
            </w:r>
          </w:p>
        </w:tc>
        <w:tc>
          <w:tcPr>
            <w:tcW w:w="800" w:type="dxa"/>
          </w:tcPr>
          <w:p w:rsidR="005F7DEA" w:rsidRPr="00CB5C30" w:rsidRDefault="005F7DEA" w:rsidP="006F20C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360</w:t>
            </w:r>
          </w:p>
        </w:tc>
        <w:tc>
          <w:tcPr>
            <w:tcW w:w="800" w:type="dxa"/>
          </w:tcPr>
          <w:p w:rsidR="005F7DEA" w:rsidRPr="00CB5C30" w:rsidRDefault="005F7DEA" w:rsidP="006F20C7">
            <w:pPr>
              <w:pStyle w:val="ConsPlusNormal"/>
              <w:ind w:firstLine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851" w:type="dxa"/>
          </w:tcPr>
          <w:p w:rsidR="005F7DEA" w:rsidRPr="00CB5C30" w:rsidRDefault="005F7DEA" w:rsidP="006F20C7">
            <w:pPr>
              <w:pStyle w:val="ConsPlusNormal"/>
              <w:ind w:firstLine="27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849" w:type="dxa"/>
          </w:tcPr>
          <w:p w:rsidR="005F7DEA" w:rsidRPr="00CB5C30" w:rsidRDefault="005F7DEA" w:rsidP="00DD46CD">
            <w:pPr>
              <w:pStyle w:val="ConsPlusNormal"/>
              <w:ind w:firstLine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800" w:type="dxa"/>
          </w:tcPr>
          <w:p w:rsidR="005F7DEA" w:rsidRPr="00CB5C30" w:rsidRDefault="005F7DEA" w:rsidP="00DD46CD">
            <w:pPr>
              <w:pStyle w:val="ConsPlusNormal"/>
              <w:ind w:firstLine="27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13,0</w:t>
            </w:r>
          </w:p>
        </w:tc>
        <w:tc>
          <w:tcPr>
            <w:tcW w:w="800" w:type="dxa"/>
          </w:tcPr>
          <w:p w:rsidR="005F7DEA" w:rsidRPr="00CB5C30" w:rsidRDefault="005F7DEA" w:rsidP="00DD46CD">
            <w:pPr>
              <w:pStyle w:val="ConsPlusNormal"/>
              <w:ind w:firstLine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13,0</w:t>
            </w:r>
          </w:p>
        </w:tc>
      </w:tr>
      <w:tr w:rsidR="005F7DEA" w:rsidRPr="00CC32DD" w:rsidTr="008C3AEE">
        <w:trPr>
          <w:trHeight w:val="465"/>
        </w:trPr>
        <w:tc>
          <w:tcPr>
            <w:tcW w:w="762" w:type="dxa"/>
          </w:tcPr>
          <w:p w:rsidR="005F7DEA" w:rsidRPr="00CB5C30" w:rsidRDefault="005F7DEA" w:rsidP="00C859A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1720" w:type="dxa"/>
          </w:tcPr>
          <w:p w:rsidR="005F7DEA" w:rsidRPr="00CB5C30" w:rsidRDefault="005F7DEA" w:rsidP="00FE375E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Основное мероприятие 2</w:t>
            </w:r>
          </w:p>
        </w:tc>
        <w:tc>
          <w:tcPr>
            <w:tcW w:w="2180" w:type="dxa"/>
          </w:tcPr>
          <w:p w:rsidR="005F7DEA" w:rsidRPr="00CB5C30" w:rsidRDefault="005F7DEA" w:rsidP="00FE375E">
            <w:pPr>
              <w:pStyle w:val="ConsPlusNormal"/>
              <w:ind w:firstLine="0"/>
              <w:rPr>
                <w:rFonts w:ascii="Times New Roman" w:hAnsi="Times New Roman"/>
                <w:sz w:val="20"/>
              </w:rPr>
            </w:pPr>
            <w:r w:rsidRPr="00CB5C30">
              <w:rPr>
                <w:rFonts w:ascii="Times New Roman" w:hAnsi="Times New Roman" w:cs="Arial"/>
                <w:sz w:val="20"/>
              </w:rPr>
              <w:t>«Развитие массовой физической культуры и спорта среди детей и молодежи»</w:t>
            </w:r>
          </w:p>
        </w:tc>
        <w:tc>
          <w:tcPr>
            <w:tcW w:w="2410" w:type="dxa"/>
          </w:tcPr>
          <w:p w:rsidR="005F7DEA" w:rsidRPr="00CB5C30" w:rsidRDefault="005F7DEA" w:rsidP="0095560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709" w:type="dxa"/>
          </w:tcPr>
          <w:p w:rsidR="005F7DEA" w:rsidRPr="00254A4D" w:rsidRDefault="005F7DEA" w:rsidP="0095560F">
            <w:pPr>
              <w:jc w:val="center"/>
            </w:pPr>
            <w:r w:rsidRPr="00254A4D">
              <w:t>х</w:t>
            </w:r>
          </w:p>
        </w:tc>
        <w:tc>
          <w:tcPr>
            <w:tcW w:w="709" w:type="dxa"/>
          </w:tcPr>
          <w:p w:rsidR="005F7DEA" w:rsidRDefault="005F7DEA" w:rsidP="00254A4D">
            <w:pPr>
              <w:jc w:val="center"/>
            </w:pPr>
            <w:r w:rsidRPr="00EB591A">
              <w:t>Х</w:t>
            </w:r>
          </w:p>
        </w:tc>
        <w:tc>
          <w:tcPr>
            <w:tcW w:w="772" w:type="dxa"/>
          </w:tcPr>
          <w:p w:rsidR="005F7DEA" w:rsidRDefault="005F7DEA" w:rsidP="00254A4D">
            <w:pPr>
              <w:jc w:val="center"/>
            </w:pPr>
            <w:r w:rsidRPr="00EB591A">
              <w:t>Х</w:t>
            </w:r>
          </w:p>
        </w:tc>
        <w:tc>
          <w:tcPr>
            <w:tcW w:w="1000" w:type="dxa"/>
          </w:tcPr>
          <w:p w:rsidR="005F7DEA" w:rsidRPr="00254A4D" w:rsidRDefault="005F7DEA" w:rsidP="0095560F">
            <w:pPr>
              <w:jc w:val="center"/>
            </w:pPr>
            <w:r w:rsidRPr="00254A4D">
              <w:t>х</w:t>
            </w:r>
          </w:p>
        </w:tc>
        <w:tc>
          <w:tcPr>
            <w:tcW w:w="800" w:type="dxa"/>
          </w:tcPr>
          <w:p w:rsidR="005F7DEA" w:rsidRPr="00CB5C30" w:rsidRDefault="005F7DEA" w:rsidP="006F20C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cs="Arial"/>
                <w:sz w:val="20"/>
                <w:szCs w:val="20"/>
              </w:rPr>
              <w:t>х</w:t>
            </w:r>
          </w:p>
        </w:tc>
        <w:tc>
          <w:tcPr>
            <w:tcW w:w="800" w:type="dxa"/>
          </w:tcPr>
          <w:p w:rsidR="005F7DEA" w:rsidRPr="00CB5C30" w:rsidRDefault="005F7DEA" w:rsidP="006F20C7">
            <w:pPr>
              <w:pStyle w:val="ConsPlusNormal"/>
              <w:ind w:firstLine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1</w:t>
            </w: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>92</w:t>
            </w:r>
            <w:r w:rsidRPr="00CB5C30">
              <w:rPr>
                <w:rFonts w:ascii="Times New Roman" w:hAnsi="Times New Roman"/>
                <w:sz w:val="20"/>
                <w:szCs w:val="20"/>
              </w:rPr>
              <w:t>,5</w:t>
            </w:r>
          </w:p>
        </w:tc>
        <w:tc>
          <w:tcPr>
            <w:tcW w:w="851" w:type="dxa"/>
          </w:tcPr>
          <w:p w:rsidR="005F7DEA" w:rsidRPr="00CB5C30" w:rsidRDefault="005F7DEA" w:rsidP="006F20C7">
            <w:pPr>
              <w:pStyle w:val="ConsPlusNormal"/>
              <w:ind w:firstLine="27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149,5</w:t>
            </w:r>
          </w:p>
        </w:tc>
        <w:tc>
          <w:tcPr>
            <w:tcW w:w="849" w:type="dxa"/>
          </w:tcPr>
          <w:p w:rsidR="005F7DEA" w:rsidRPr="00CB5C30" w:rsidRDefault="005F7DEA" w:rsidP="00DD46CD">
            <w:pPr>
              <w:pStyle w:val="ConsPlusNormal"/>
              <w:ind w:firstLine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149,5</w:t>
            </w:r>
          </w:p>
        </w:tc>
        <w:tc>
          <w:tcPr>
            <w:tcW w:w="800" w:type="dxa"/>
          </w:tcPr>
          <w:p w:rsidR="005F7DEA" w:rsidRPr="00CB5C30" w:rsidRDefault="005F7DEA" w:rsidP="00DD46CD">
            <w:pPr>
              <w:pStyle w:val="ConsPlusNormal"/>
              <w:ind w:firstLine="27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149,5</w:t>
            </w:r>
          </w:p>
        </w:tc>
        <w:tc>
          <w:tcPr>
            <w:tcW w:w="800" w:type="dxa"/>
          </w:tcPr>
          <w:p w:rsidR="005F7DEA" w:rsidRPr="00CB5C30" w:rsidRDefault="005F7DEA" w:rsidP="00DD46CD">
            <w:pPr>
              <w:pStyle w:val="ConsPlusNormal"/>
              <w:ind w:firstLine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149,5</w:t>
            </w:r>
          </w:p>
        </w:tc>
      </w:tr>
      <w:tr w:rsidR="005F7DEA" w:rsidRPr="00CC32DD" w:rsidTr="008C3AEE">
        <w:trPr>
          <w:trHeight w:val="322"/>
        </w:trPr>
        <w:tc>
          <w:tcPr>
            <w:tcW w:w="762" w:type="dxa"/>
            <w:vMerge w:val="restart"/>
          </w:tcPr>
          <w:p w:rsidR="005F7DEA" w:rsidRPr="00CB5C30" w:rsidRDefault="005F7DEA" w:rsidP="00C859A1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2.1.</w:t>
            </w:r>
          </w:p>
        </w:tc>
        <w:tc>
          <w:tcPr>
            <w:tcW w:w="1720" w:type="dxa"/>
            <w:vMerge w:val="restart"/>
          </w:tcPr>
          <w:p w:rsidR="005F7DEA" w:rsidRPr="00CB5C30" w:rsidRDefault="005F7DEA" w:rsidP="00452D8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Мероприятие</w:t>
            </w:r>
          </w:p>
        </w:tc>
        <w:tc>
          <w:tcPr>
            <w:tcW w:w="2180" w:type="dxa"/>
            <w:vMerge w:val="restart"/>
          </w:tcPr>
          <w:p w:rsidR="005F7DEA" w:rsidRPr="00CB5C30" w:rsidRDefault="005F7DEA" w:rsidP="00C475C0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Мероприятия администрации Мокшанского района Пензенской области в области спорта и физической культуры в рамках муниципальной программы Мокшанского района "Молодежь Мокшанского района Пензенской области на 2014-2020 годы"</w:t>
            </w:r>
          </w:p>
        </w:tc>
        <w:tc>
          <w:tcPr>
            <w:tcW w:w="2410" w:type="dxa"/>
            <w:vMerge w:val="restart"/>
          </w:tcPr>
          <w:p w:rsidR="005F7DEA" w:rsidRPr="00CB5C30" w:rsidRDefault="005F7DEA" w:rsidP="0095560F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Отдел по реализации молодежной политики, культуре, физической культуре и спорту администрации    Мокшанского района</w:t>
            </w:r>
          </w:p>
        </w:tc>
        <w:tc>
          <w:tcPr>
            <w:tcW w:w="709" w:type="dxa"/>
          </w:tcPr>
          <w:p w:rsidR="005F7DEA" w:rsidRPr="00CC32DD" w:rsidRDefault="005F7DEA" w:rsidP="0095560F">
            <w:pPr>
              <w:jc w:val="center"/>
            </w:pPr>
            <w:r w:rsidRPr="00CC32DD">
              <w:t>901</w:t>
            </w:r>
          </w:p>
        </w:tc>
        <w:tc>
          <w:tcPr>
            <w:tcW w:w="709" w:type="dxa"/>
          </w:tcPr>
          <w:p w:rsidR="005F7DEA" w:rsidRPr="00CB5C30" w:rsidRDefault="005F7DEA" w:rsidP="00C475C0">
            <w:pPr>
              <w:pStyle w:val="ConsPlusNormal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72" w:type="dxa"/>
          </w:tcPr>
          <w:p w:rsidR="005F7DEA" w:rsidRPr="00CB5C30" w:rsidRDefault="005F7DEA" w:rsidP="00C475C0">
            <w:pPr>
              <w:pStyle w:val="ConsPlusNormal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001</w:t>
            </w:r>
          </w:p>
        </w:tc>
        <w:tc>
          <w:tcPr>
            <w:tcW w:w="1000" w:type="dxa"/>
          </w:tcPr>
          <w:p w:rsidR="005F7DEA" w:rsidRPr="00CC32DD" w:rsidRDefault="005F7DEA" w:rsidP="0095560F">
            <w:pPr>
              <w:jc w:val="center"/>
            </w:pPr>
            <w:r w:rsidRPr="00CC32DD">
              <w:t>06 0 02 23430</w:t>
            </w:r>
          </w:p>
        </w:tc>
        <w:tc>
          <w:tcPr>
            <w:tcW w:w="800" w:type="dxa"/>
          </w:tcPr>
          <w:p w:rsidR="005F7DEA" w:rsidRPr="00CB5C30" w:rsidRDefault="005F7DEA" w:rsidP="006F20C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244</w:t>
            </w:r>
          </w:p>
        </w:tc>
        <w:tc>
          <w:tcPr>
            <w:tcW w:w="800" w:type="dxa"/>
          </w:tcPr>
          <w:p w:rsidR="005F7DEA" w:rsidRPr="00CB5C30" w:rsidRDefault="005F7DEA" w:rsidP="006F20C7">
            <w:pPr>
              <w:pStyle w:val="ConsPlusNormal"/>
              <w:ind w:firstLine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57,0</w:t>
            </w:r>
          </w:p>
        </w:tc>
        <w:tc>
          <w:tcPr>
            <w:tcW w:w="851" w:type="dxa"/>
          </w:tcPr>
          <w:p w:rsidR="005F7DEA" w:rsidRPr="00CB5C30" w:rsidRDefault="005F7DEA" w:rsidP="006F20C7">
            <w:pPr>
              <w:pStyle w:val="ConsPlusNormal"/>
              <w:ind w:firstLine="27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57,0</w:t>
            </w:r>
          </w:p>
        </w:tc>
        <w:tc>
          <w:tcPr>
            <w:tcW w:w="849" w:type="dxa"/>
          </w:tcPr>
          <w:p w:rsidR="005F7DEA" w:rsidRPr="00CB5C30" w:rsidRDefault="005F7DEA" w:rsidP="00DD46CD">
            <w:pPr>
              <w:pStyle w:val="ConsPlusNormal"/>
              <w:ind w:firstLine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57,0</w:t>
            </w:r>
          </w:p>
        </w:tc>
        <w:tc>
          <w:tcPr>
            <w:tcW w:w="800" w:type="dxa"/>
          </w:tcPr>
          <w:p w:rsidR="005F7DEA" w:rsidRPr="00CB5C30" w:rsidRDefault="005F7DEA" w:rsidP="00DD46CD">
            <w:pPr>
              <w:pStyle w:val="ConsPlusNormal"/>
              <w:ind w:firstLine="27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57,0</w:t>
            </w:r>
          </w:p>
        </w:tc>
        <w:tc>
          <w:tcPr>
            <w:tcW w:w="800" w:type="dxa"/>
          </w:tcPr>
          <w:p w:rsidR="005F7DEA" w:rsidRPr="00CB5C30" w:rsidRDefault="005F7DEA" w:rsidP="00DD46CD">
            <w:pPr>
              <w:pStyle w:val="ConsPlusNormal"/>
              <w:ind w:firstLine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57,0</w:t>
            </w:r>
          </w:p>
        </w:tc>
      </w:tr>
      <w:tr w:rsidR="005F7DEA" w:rsidRPr="00CC32DD" w:rsidTr="008C3AEE">
        <w:trPr>
          <w:trHeight w:val="385"/>
        </w:trPr>
        <w:tc>
          <w:tcPr>
            <w:tcW w:w="762" w:type="dxa"/>
            <w:vMerge/>
          </w:tcPr>
          <w:p w:rsidR="005F7DEA" w:rsidRPr="00CB5C30" w:rsidRDefault="005F7DEA" w:rsidP="00DA5DB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0" w:type="dxa"/>
            <w:vMerge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0" w:type="dxa"/>
            <w:vMerge/>
          </w:tcPr>
          <w:p w:rsidR="005F7DEA" w:rsidRPr="00CB5C30" w:rsidRDefault="005F7DEA" w:rsidP="00DA5DB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F7DEA" w:rsidRPr="00CC32DD" w:rsidRDefault="005F7DEA" w:rsidP="0095560F">
            <w:pPr>
              <w:jc w:val="center"/>
            </w:pPr>
            <w:r w:rsidRPr="00CC32DD">
              <w:t>901</w:t>
            </w:r>
          </w:p>
        </w:tc>
        <w:tc>
          <w:tcPr>
            <w:tcW w:w="709" w:type="dxa"/>
          </w:tcPr>
          <w:p w:rsidR="005F7DEA" w:rsidRPr="00CB5C30" w:rsidRDefault="005F7DEA" w:rsidP="00C475C0">
            <w:pPr>
              <w:pStyle w:val="ConsPlusNormal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72" w:type="dxa"/>
          </w:tcPr>
          <w:p w:rsidR="005F7DEA" w:rsidRPr="00CB5C30" w:rsidRDefault="005F7DEA" w:rsidP="00C475C0">
            <w:pPr>
              <w:pStyle w:val="ConsPlusNormal"/>
              <w:ind w:firstLine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001</w:t>
            </w:r>
          </w:p>
        </w:tc>
        <w:tc>
          <w:tcPr>
            <w:tcW w:w="1000" w:type="dxa"/>
          </w:tcPr>
          <w:p w:rsidR="005F7DEA" w:rsidRPr="00CC32DD" w:rsidRDefault="005F7DEA" w:rsidP="0095560F">
            <w:pPr>
              <w:jc w:val="center"/>
            </w:pPr>
            <w:r w:rsidRPr="00CC32DD">
              <w:t>06 0 02 23430</w:t>
            </w:r>
          </w:p>
        </w:tc>
        <w:tc>
          <w:tcPr>
            <w:tcW w:w="800" w:type="dxa"/>
          </w:tcPr>
          <w:p w:rsidR="005F7DEA" w:rsidRPr="00CB5C30" w:rsidRDefault="005F7DEA" w:rsidP="006F20C7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360</w:t>
            </w:r>
          </w:p>
        </w:tc>
        <w:tc>
          <w:tcPr>
            <w:tcW w:w="800" w:type="dxa"/>
          </w:tcPr>
          <w:p w:rsidR="005F7DEA" w:rsidRPr="00CB5C30" w:rsidRDefault="005F7DEA" w:rsidP="006F20C7">
            <w:pPr>
              <w:pStyle w:val="ConsPlusNormal"/>
              <w:ind w:firstLine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>135</w:t>
            </w:r>
            <w:r w:rsidRPr="00CB5C30">
              <w:rPr>
                <w:rFonts w:ascii="Times New Roman" w:hAnsi="Times New Roman"/>
                <w:sz w:val="20"/>
                <w:szCs w:val="20"/>
              </w:rPr>
              <w:t>,5</w:t>
            </w:r>
          </w:p>
        </w:tc>
        <w:tc>
          <w:tcPr>
            <w:tcW w:w="851" w:type="dxa"/>
          </w:tcPr>
          <w:p w:rsidR="005F7DEA" w:rsidRPr="00CB5C30" w:rsidRDefault="005F7DEA" w:rsidP="006F20C7">
            <w:pPr>
              <w:pStyle w:val="ConsPlusNormal"/>
              <w:ind w:firstLine="27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92,5</w:t>
            </w:r>
          </w:p>
        </w:tc>
        <w:tc>
          <w:tcPr>
            <w:tcW w:w="849" w:type="dxa"/>
          </w:tcPr>
          <w:p w:rsidR="005F7DEA" w:rsidRPr="00CB5C30" w:rsidRDefault="005F7DEA" w:rsidP="00DD46CD">
            <w:pPr>
              <w:pStyle w:val="ConsPlusNormal"/>
              <w:ind w:firstLine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92,5</w:t>
            </w:r>
          </w:p>
        </w:tc>
        <w:tc>
          <w:tcPr>
            <w:tcW w:w="800" w:type="dxa"/>
          </w:tcPr>
          <w:p w:rsidR="005F7DEA" w:rsidRPr="00CB5C30" w:rsidRDefault="005F7DEA" w:rsidP="00DD46CD">
            <w:pPr>
              <w:pStyle w:val="ConsPlusNormal"/>
              <w:ind w:firstLine="27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92,5</w:t>
            </w:r>
          </w:p>
        </w:tc>
        <w:tc>
          <w:tcPr>
            <w:tcW w:w="800" w:type="dxa"/>
          </w:tcPr>
          <w:p w:rsidR="005F7DEA" w:rsidRPr="00CB5C30" w:rsidRDefault="005F7DEA" w:rsidP="00DD46CD">
            <w:pPr>
              <w:pStyle w:val="ConsPlusNormal"/>
              <w:ind w:firstLine="1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92,5</w:t>
            </w:r>
          </w:p>
        </w:tc>
      </w:tr>
    </w:tbl>
    <w:p w:rsidR="005F7DEA" w:rsidRPr="00CC32DD" w:rsidRDefault="005F7DEA" w:rsidP="0095560F">
      <w:pPr>
        <w:pStyle w:val="ConsPlusNormal"/>
        <w:rPr>
          <w:rFonts w:ascii="Times New Roman" w:hAnsi="Times New Roman"/>
        </w:rPr>
      </w:pPr>
    </w:p>
    <w:p w:rsidR="005F7DEA" w:rsidRPr="00CC32DD" w:rsidRDefault="005F7DEA" w:rsidP="00935802">
      <w:pPr>
        <w:rPr>
          <w:sz w:val="24"/>
          <w:szCs w:val="24"/>
        </w:rPr>
      </w:pPr>
    </w:p>
    <w:p w:rsidR="005F7DEA" w:rsidRPr="00CC32DD" w:rsidRDefault="005F7DEA" w:rsidP="00935802">
      <w:pPr>
        <w:rPr>
          <w:sz w:val="24"/>
          <w:szCs w:val="24"/>
        </w:rPr>
      </w:pPr>
    </w:p>
    <w:p w:rsidR="005F7DEA" w:rsidRPr="00CC32DD" w:rsidRDefault="005F7DEA" w:rsidP="00935802">
      <w:pPr>
        <w:rPr>
          <w:sz w:val="24"/>
          <w:szCs w:val="24"/>
        </w:rPr>
      </w:pPr>
    </w:p>
    <w:p w:rsidR="005F7DEA" w:rsidRPr="00CC32DD" w:rsidRDefault="005F7DEA" w:rsidP="00935802">
      <w:pPr>
        <w:rPr>
          <w:sz w:val="24"/>
          <w:szCs w:val="24"/>
        </w:rPr>
      </w:pPr>
    </w:p>
    <w:p w:rsidR="005F7DEA" w:rsidRPr="00CC32DD" w:rsidRDefault="005F7DEA" w:rsidP="00935802">
      <w:pPr>
        <w:rPr>
          <w:sz w:val="24"/>
          <w:szCs w:val="24"/>
        </w:rPr>
      </w:pPr>
    </w:p>
    <w:p w:rsidR="005F7DEA" w:rsidRPr="00CC32DD" w:rsidRDefault="005F7DEA" w:rsidP="00935802">
      <w:pPr>
        <w:rPr>
          <w:sz w:val="24"/>
          <w:szCs w:val="24"/>
        </w:rPr>
      </w:pPr>
    </w:p>
    <w:p w:rsidR="005F7DEA" w:rsidRPr="00CC32DD" w:rsidRDefault="005F7DEA" w:rsidP="00935802">
      <w:pPr>
        <w:rPr>
          <w:sz w:val="24"/>
          <w:szCs w:val="24"/>
        </w:rPr>
      </w:pPr>
    </w:p>
    <w:p w:rsidR="005F7DEA" w:rsidRDefault="005F7DEA" w:rsidP="00935802">
      <w:pPr>
        <w:rPr>
          <w:sz w:val="24"/>
          <w:szCs w:val="24"/>
        </w:rPr>
      </w:pPr>
    </w:p>
    <w:p w:rsidR="005F7DEA" w:rsidRDefault="005F7DEA" w:rsidP="00935802">
      <w:pPr>
        <w:rPr>
          <w:sz w:val="24"/>
          <w:szCs w:val="24"/>
        </w:rPr>
      </w:pPr>
    </w:p>
    <w:p w:rsidR="005F7DEA" w:rsidRDefault="005F7DEA" w:rsidP="00935802">
      <w:pPr>
        <w:rPr>
          <w:sz w:val="24"/>
          <w:szCs w:val="24"/>
        </w:rPr>
      </w:pPr>
    </w:p>
    <w:p w:rsidR="005F7DEA" w:rsidRDefault="005F7DEA" w:rsidP="00935802">
      <w:pPr>
        <w:rPr>
          <w:sz w:val="24"/>
          <w:szCs w:val="24"/>
        </w:rPr>
      </w:pPr>
    </w:p>
    <w:p w:rsidR="005F7DEA" w:rsidRDefault="005F7DEA" w:rsidP="00935802">
      <w:pPr>
        <w:rPr>
          <w:sz w:val="24"/>
          <w:szCs w:val="24"/>
        </w:rPr>
      </w:pPr>
    </w:p>
    <w:p w:rsidR="005F7DEA" w:rsidRDefault="005F7DEA" w:rsidP="00935802">
      <w:pPr>
        <w:rPr>
          <w:sz w:val="24"/>
          <w:szCs w:val="24"/>
        </w:rPr>
      </w:pPr>
    </w:p>
    <w:p w:rsidR="005F7DEA" w:rsidRDefault="005F7DEA" w:rsidP="00935802">
      <w:pPr>
        <w:rPr>
          <w:sz w:val="24"/>
          <w:szCs w:val="24"/>
        </w:rPr>
      </w:pPr>
    </w:p>
    <w:p w:rsidR="005F7DEA" w:rsidRPr="00CC32DD" w:rsidRDefault="005F7DEA" w:rsidP="00935802">
      <w:pPr>
        <w:rPr>
          <w:sz w:val="24"/>
          <w:szCs w:val="24"/>
        </w:rPr>
      </w:pPr>
    </w:p>
    <w:p w:rsidR="005F7DEA" w:rsidRPr="00CC32DD" w:rsidRDefault="005F7DEA" w:rsidP="000F6719">
      <w:pPr>
        <w:autoSpaceDE w:val="0"/>
        <w:autoSpaceDN w:val="0"/>
        <w:adjustRightInd w:val="0"/>
        <w:jc w:val="center"/>
        <w:rPr>
          <w:b/>
          <w:spacing w:val="20"/>
          <w:sz w:val="28"/>
          <w:szCs w:val="28"/>
        </w:rPr>
      </w:pPr>
    </w:p>
    <w:tbl>
      <w:tblPr>
        <w:tblpPr w:leftFromText="180" w:rightFromText="180" w:vertAnchor="text" w:horzAnchor="margin" w:tblpXSpec="center" w:tblpY="-303"/>
        <w:tblW w:w="16598" w:type="dxa"/>
        <w:tblLook w:val="01E0"/>
      </w:tblPr>
      <w:tblGrid>
        <w:gridCol w:w="236"/>
        <w:gridCol w:w="16376"/>
      </w:tblGrid>
      <w:tr w:rsidR="005F7DEA" w:rsidRPr="00CC32DD" w:rsidTr="00DA5DBA">
        <w:tc>
          <w:tcPr>
            <w:tcW w:w="222" w:type="dxa"/>
          </w:tcPr>
          <w:p w:rsidR="005F7DEA" w:rsidRPr="00CC32DD" w:rsidRDefault="005F7DEA" w:rsidP="00DA5DBA">
            <w:pPr>
              <w:tabs>
                <w:tab w:val="center" w:pos="4153"/>
                <w:tab w:val="right" w:pos="8306"/>
              </w:tabs>
              <w:jc w:val="both"/>
            </w:pPr>
          </w:p>
          <w:p w:rsidR="005F7DEA" w:rsidRPr="00CC32DD" w:rsidRDefault="005F7DEA" w:rsidP="00DA5DBA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6376" w:type="dxa"/>
          </w:tcPr>
          <w:p w:rsidR="005F7DEA" w:rsidRDefault="005F7DEA"/>
          <w:tbl>
            <w:tblPr>
              <w:tblW w:w="16160" w:type="dxa"/>
              <w:jc w:val="right"/>
              <w:tblLook w:val="01E0"/>
            </w:tblPr>
            <w:tblGrid>
              <w:gridCol w:w="16160"/>
            </w:tblGrid>
            <w:tr w:rsidR="005F7DEA" w:rsidRPr="00CC32DD" w:rsidTr="00DA5DBA">
              <w:trPr>
                <w:jc w:val="right"/>
              </w:trPr>
              <w:tc>
                <w:tcPr>
                  <w:tcW w:w="16160" w:type="dxa"/>
                </w:tcPr>
                <w:p w:rsidR="005F7DEA" w:rsidRPr="00CC32DD" w:rsidRDefault="005F7DEA" w:rsidP="00CB5C30">
                  <w:pPr>
                    <w:framePr w:hSpace="180" w:wrap="around" w:vAnchor="text" w:hAnchor="margin" w:xAlign="center" w:y="-303"/>
                    <w:tabs>
                      <w:tab w:val="center" w:pos="4153"/>
                      <w:tab w:val="right" w:pos="8306"/>
                    </w:tabs>
                    <w:jc w:val="right"/>
                  </w:pPr>
                  <w:r w:rsidRPr="00CC32DD">
                    <w:t>Приложение № 7</w:t>
                  </w:r>
                </w:p>
                <w:p w:rsidR="005F7DEA" w:rsidRPr="00CC32DD" w:rsidRDefault="005F7DEA" w:rsidP="00CB5C30">
                  <w:pPr>
                    <w:framePr w:hSpace="180" w:wrap="around" w:vAnchor="text" w:hAnchor="margin" w:xAlign="center" w:y="-303"/>
                    <w:tabs>
                      <w:tab w:val="center" w:pos="4153"/>
                      <w:tab w:val="right" w:pos="8306"/>
                    </w:tabs>
                    <w:jc w:val="right"/>
                    <w:rPr>
                      <w:sz w:val="24"/>
                      <w:szCs w:val="24"/>
                    </w:rPr>
                  </w:pPr>
                  <w:r w:rsidRPr="00CC32DD">
                    <w:rPr>
                      <w:sz w:val="24"/>
                      <w:szCs w:val="24"/>
                    </w:rPr>
                    <w:t xml:space="preserve">к муниципальной  программе </w:t>
                  </w:r>
                </w:p>
                <w:p w:rsidR="005F7DEA" w:rsidRPr="00CC32DD" w:rsidRDefault="005F7DEA" w:rsidP="00CB5C30">
                  <w:pPr>
                    <w:framePr w:hSpace="180" w:wrap="around" w:vAnchor="text" w:hAnchor="margin" w:xAlign="center" w:y="-303"/>
                    <w:tabs>
                      <w:tab w:val="center" w:pos="4153"/>
                      <w:tab w:val="right" w:pos="8306"/>
                    </w:tabs>
                    <w:jc w:val="righ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«</w:t>
                  </w:r>
                  <w:r w:rsidRPr="00CC32DD">
                    <w:rPr>
                      <w:sz w:val="24"/>
                      <w:szCs w:val="24"/>
                    </w:rPr>
                    <w:t>Молодежь Мокшанского района</w:t>
                  </w:r>
                </w:p>
                <w:p w:rsidR="005F7DEA" w:rsidRPr="00CC32DD" w:rsidRDefault="005F7DEA" w:rsidP="00CB5C30">
                  <w:pPr>
                    <w:framePr w:hSpace="180" w:wrap="around" w:vAnchor="text" w:hAnchor="margin" w:xAlign="center" w:y="-303"/>
                    <w:tabs>
                      <w:tab w:val="center" w:pos="4153"/>
                      <w:tab w:val="left" w:pos="5367"/>
                      <w:tab w:val="right" w:pos="8306"/>
                    </w:tabs>
                    <w:jc w:val="right"/>
                  </w:pPr>
                  <w:r>
                    <w:rPr>
                      <w:sz w:val="24"/>
                      <w:szCs w:val="24"/>
                    </w:rPr>
                    <w:t xml:space="preserve"> Пензенской области на 2014–2020</w:t>
                  </w:r>
                  <w:r w:rsidRPr="00CC32DD">
                    <w:rPr>
                      <w:sz w:val="24"/>
                      <w:szCs w:val="24"/>
                    </w:rPr>
                    <w:t xml:space="preserve"> годы</w:t>
                  </w:r>
                  <w:r>
                    <w:rPr>
                      <w:sz w:val="24"/>
                      <w:szCs w:val="24"/>
                    </w:rPr>
                    <w:t>»</w:t>
                  </w:r>
                </w:p>
              </w:tc>
            </w:tr>
          </w:tbl>
          <w:p w:rsidR="005F7DEA" w:rsidRPr="00CC32DD" w:rsidRDefault="005F7DEA" w:rsidP="00DA5DBA">
            <w:pPr>
              <w:tabs>
                <w:tab w:val="center" w:pos="4153"/>
                <w:tab w:val="right" w:pos="8306"/>
              </w:tabs>
              <w:jc w:val="center"/>
            </w:pPr>
          </w:p>
        </w:tc>
      </w:tr>
    </w:tbl>
    <w:p w:rsidR="005F7DEA" w:rsidRPr="00CC32DD" w:rsidRDefault="005F7DEA" w:rsidP="000F6719">
      <w:pPr>
        <w:pStyle w:val="ConsPlusNormal"/>
        <w:jc w:val="center"/>
        <w:rPr>
          <w:rFonts w:ascii="Times New Roman" w:hAnsi="Times New Roman"/>
        </w:rPr>
      </w:pPr>
      <w:r w:rsidRPr="00CC32DD">
        <w:rPr>
          <w:rFonts w:ascii="Times New Roman" w:hAnsi="Times New Roman"/>
        </w:rPr>
        <w:t>ПЕРЕЧЕНЬ МЕРОПРИЯТИЙ</w:t>
      </w:r>
    </w:p>
    <w:p w:rsidR="005F7DEA" w:rsidRPr="00CC32DD" w:rsidRDefault="005F7DEA" w:rsidP="000F6719">
      <w:pPr>
        <w:pStyle w:val="ConsPlusNormal"/>
        <w:jc w:val="center"/>
        <w:rPr>
          <w:rFonts w:ascii="Times New Roman" w:hAnsi="Times New Roman"/>
        </w:rPr>
      </w:pPr>
      <w:r w:rsidRPr="00CC32DD">
        <w:rPr>
          <w:rFonts w:ascii="Times New Roman" w:hAnsi="Times New Roman"/>
        </w:rPr>
        <w:t xml:space="preserve">муниципальной программы Мокшанского района «Молодежь Мокшанского района </w:t>
      </w:r>
      <w:r>
        <w:rPr>
          <w:rFonts w:ascii="Times New Roman" w:hAnsi="Times New Roman"/>
        </w:rPr>
        <w:t xml:space="preserve">Пензенской области на 2014-2020 </w:t>
      </w:r>
      <w:r w:rsidRPr="00CC32DD">
        <w:rPr>
          <w:rFonts w:ascii="Times New Roman" w:hAnsi="Times New Roman"/>
        </w:rPr>
        <w:t>годы»</w:t>
      </w:r>
    </w:p>
    <w:p w:rsidR="005F7DEA" w:rsidRPr="00CC32DD" w:rsidRDefault="005F7DEA" w:rsidP="000F6719">
      <w:pPr>
        <w:pStyle w:val="ConsPlusNormal"/>
        <w:jc w:val="center"/>
        <w:rPr>
          <w:rFonts w:ascii="Times New Roman" w:hAnsi="Times New Roman"/>
        </w:rPr>
      </w:pPr>
      <w:r w:rsidRPr="00CC32DD">
        <w:rPr>
          <w:rFonts w:ascii="Times New Roman" w:hAnsi="Times New Roman"/>
        </w:rPr>
        <w:t>на 2014 и 2015 годы</w:t>
      </w:r>
    </w:p>
    <w:p w:rsidR="005F7DEA" w:rsidRPr="00CC32DD" w:rsidRDefault="005F7DEA" w:rsidP="000F6719">
      <w:pPr>
        <w:pStyle w:val="ConsPlusNormal"/>
        <w:jc w:val="center"/>
        <w:rPr>
          <w:rFonts w:ascii="Times New Roman" w:hAnsi="Times New Roman"/>
        </w:rPr>
      </w:pPr>
    </w:p>
    <w:tbl>
      <w:tblPr>
        <w:tblW w:w="15451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710"/>
        <w:gridCol w:w="2977"/>
        <w:gridCol w:w="2409"/>
        <w:gridCol w:w="931"/>
        <w:gridCol w:w="770"/>
        <w:gridCol w:w="913"/>
        <w:gridCol w:w="992"/>
        <w:gridCol w:w="930"/>
        <w:gridCol w:w="851"/>
        <w:gridCol w:w="3118"/>
        <w:gridCol w:w="850"/>
      </w:tblGrid>
      <w:tr w:rsidR="005F7DEA" w:rsidRPr="00CC32DD" w:rsidTr="00DA5DBA">
        <w:tc>
          <w:tcPr>
            <w:tcW w:w="710" w:type="dxa"/>
            <w:vMerge w:val="restart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2977" w:type="dxa"/>
            <w:vMerge w:val="restart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2409" w:type="dxa"/>
            <w:vMerge w:val="restart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Исполнители</w:t>
            </w:r>
          </w:p>
        </w:tc>
        <w:tc>
          <w:tcPr>
            <w:tcW w:w="931" w:type="dxa"/>
            <w:vMerge w:val="restart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Срок исполнения (год)</w:t>
            </w:r>
          </w:p>
        </w:tc>
        <w:tc>
          <w:tcPr>
            <w:tcW w:w="4456" w:type="dxa"/>
            <w:gridSpan w:val="5"/>
          </w:tcPr>
          <w:p w:rsidR="005F7DEA" w:rsidRPr="00CB5C30" w:rsidRDefault="005F7DEA" w:rsidP="00DA5DB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Объем финансирования, тыс. рублей</w:t>
            </w:r>
          </w:p>
        </w:tc>
        <w:tc>
          <w:tcPr>
            <w:tcW w:w="3118" w:type="dxa"/>
            <w:vMerge w:val="restart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Показатели результата мероприятия по годам (ожидаемый непосредственный результат)</w:t>
            </w:r>
          </w:p>
        </w:tc>
        <w:tc>
          <w:tcPr>
            <w:tcW w:w="850" w:type="dxa"/>
            <w:vMerge w:val="restart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 xml:space="preserve">Связь с показателем муниципальной программы (подпрограммы) </w:t>
            </w:r>
          </w:p>
        </w:tc>
      </w:tr>
      <w:tr w:rsidR="005F7DEA" w:rsidRPr="00CC32DD" w:rsidTr="00DA5DBA">
        <w:trPr>
          <w:trHeight w:val="780"/>
        </w:trPr>
        <w:tc>
          <w:tcPr>
            <w:tcW w:w="710" w:type="dxa"/>
            <w:vMerge/>
          </w:tcPr>
          <w:p w:rsidR="005F7DEA" w:rsidRPr="00CC32DD" w:rsidRDefault="005F7DEA" w:rsidP="00DA5DBA"/>
        </w:tc>
        <w:tc>
          <w:tcPr>
            <w:tcW w:w="2977" w:type="dxa"/>
            <w:vMerge/>
          </w:tcPr>
          <w:p w:rsidR="005F7DEA" w:rsidRPr="00CC32DD" w:rsidRDefault="005F7DEA" w:rsidP="00DA5DBA"/>
        </w:tc>
        <w:tc>
          <w:tcPr>
            <w:tcW w:w="2409" w:type="dxa"/>
            <w:vMerge/>
          </w:tcPr>
          <w:p w:rsidR="005F7DEA" w:rsidRPr="00CC32DD" w:rsidRDefault="005F7DEA" w:rsidP="00DA5DBA"/>
        </w:tc>
        <w:tc>
          <w:tcPr>
            <w:tcW w:w="931" w:type="dxa"/>
            <w:vMerge/>
          </w:tcPr>
          <w:p w:rsidR="005F7DEA" w:rsidRPr="00CC32DD" w:rsidRDefault="005F7DEA" w:rsidP="00DA5DBA"/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бюджет Мокшанского района</w:t>
            </w:r>
          </w:p>
        </w:tc>
        <w:tc>
          <w:tcPr>
            <w:tcW w:w="992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Федеральные средства</w:t>
            </w:r>
          </w:p>
        </w:tc>
        <w:tc>
          <w:tcPr>
            <w:tcW w:w="930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бюджет Пензенс</w:t>
            </w:r>
          </w:p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кой области</w:t>
            </w:r>
          </w:p>
        </w:tc>
        <w:tc>
          <w:tcPr>
            <w:tcW w:w="85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внебюджетн</w:t>
            </w:r>
          </w:p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ые и иные средст</w:t>
            </w:r>
          </w:p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 xml:space="preserve">ва </w:t>
            </w:r>
          </w:p>
        </w:tc>
        <w:tc>
          <w:tcPr>
            <w:tcW w:w="3118" w:type="dxa"/>
            <w:vMerge/>
          </w:tcPr>
          <w:p w:rsidR="005F7DEA" w:rsidRPr="00CC32DD" w:rsidRDefault="005F7DEA" w:rsidP="00DA5DBA"/>
        </w:tc>
        <w:tc>
          <w:tcPr>
            <w:tcW w:w="850" w:type="dxa"/>
            <w:vMerge/>
          </w:tcPr>
          <w:p w:rsidR="005F7DEA" w:rsidRPr="00CC32DD" w:rsidRDefault="005F7DEA" w:rsidP="00DA5DBA"/>
        </w:tc>
      </w:tr>
      <w:tr w:rsidR="005F7DEA" w:rsidRPr="00CC32DD" w:rsidTr="00DA5DBA">
        <w:tc>
          <w:tcPr>
            <w:tcW w:w="710" w:type="dxa"/>
          </w:tcPr>
          <w:p w:rsidR="005F7DEA" w:rsidRPr="00CB5C30" w:rsidRDefault="005F7DEA" w:rsidP="000F671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5F7DEA" w:rsidRPr="00CB5C30" w:rsidRDefault="005F7DEA" w:rsidP="000F6719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409" w:type="dxa"/>
          </w:tcPr>
          <w:p w:rsidR="005F7DEA" w:rsidRPr="00CB5C30" w:rsidRDefault="005F7DEA" w:rsidP="000F6719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31" w:type="dxa"/>
          </w:tcPr>
          <w:p w:rsidR="005F7DEA" w:rsidRPr="00CB5C30" w:rsidRDefault="005F7DEA" w:rsidP="000F6719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70" w:type="dxa"/>
          </w:tcPr>
          <w:p w:rsidR="005F7DEA" w:rsidRPr="00CB5C30" w:rsidRDefault="005F7DEA" w:rsidP="000F6719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13" w:type="dxa"/>
          </w:tcPr>
          <w:p w:rsidR="005F7DEA" w:rsidRPr="00CB5C30" w:rsidRDefault="005F7DEA" w:rsidP="000F6719">
            <w:pPr>
              <w:pStyle w:val="ConsPlusNormal"/>
              <w:ind w:firstLine="22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:rsidR="005F7DEA" w:rsidRPr="00CB5C30" w:rsidRDefault="005F7DEA" w:rsidP="000F6719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930" w:type="dxa"/>
          </w:tcPr>
          <w:p w:rsidR="005F7DEA" w:rsidRPr="00CB5C30" w:rsidRDefault="005F7DEA" w:rsidP="000F6719">
            <w:pPr>
              <w:pStyle w:val="ConsPlusNormal"/>
              <w:ind w:firstLine="30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5F7DEA" w:rsidRPr="00CB5C30" w:rsidRDefault="005F7DEA" w:rsidP="000F6719">
            <w:pPr>
              <w:pStyle w:val="ConsPlusNormal"/>
              <w:ind w:firstLine="45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118" w:type="dxa"/>
          </w:tcPr>
          <w:p w:rsidR="005F7DEA" w:rsidRPr="00CB5C30" w:rsidRDefault="005F7DEA" w:rsidP="000F6719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:rsidR="005F7DEA" w:rsidRPr="00CB5C30" w:rsidRDefault="005F7DEA" w:rsidP="000F6719">
            <w:pPr>
              <w:pStyle w:val="ConsPlusNormal"/>
              <w:ind w:firstLine="22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</w:tr>
      <w:tr w:rsidR="005F7DEA" w:rsidRPr="00CC32DD" w:rsidTr="00DA5DBA">
        <w:tc>
          <w:tcPr>
            <w:tcW w:w="14601" w:type="dxa"/>
            <w:gridSpan w:val="10"/>
          </w:tcPr>
          <w:p w:rsidR="005F7DEA" w:rsidRPr="00CB5C30" w:rsidRDefault="005F7DEA" w:rsidP="00DB69FC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Цель программы: создание экономических и организационных условий для развития личности, поддержка социальной, инновационной и предпринимательской активности молодежи, а также деятельности детских и молодежных объединений Мокшанского района Пензенской области, развитие физической культуры и спорта.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221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DA5DBA">
        <w:tc>
          <w:tcPr>
            <w:tcW w:w="14601" w:type="dxa"/>
            <w:gridSpan w:val="10"/>
          </w:tcPr>
          <w:p w:rsidR="005F7DEA" w:rsidRPr="00CC32DD" w:rsidRDefault="005F7DEA" w:rsidP="00DA5DBA">
            <w:pPr>
              <w:ind w:firstLine="709"/>
              <w:jc w:val="both"/>
            </w:pPr>
            <w:r>
              <w:t xml:space="preserve">Задачи </w:t>
            </w:r>
            <w:r w:rsidRPr="00CC32DD">
              <w:t>программы: развитие и поддержка молодежных общественных организаций и объединений и других форм занятости молодежи, вовлечение молодых людей в добровольческую деятельность, в деятельность трудовых объединений, формирование механизмов, распространение эффективных моделей и форм неформального образования и участия молодежи в реализации молодежной политики;</w:t>
            </w:r>
          </w:p>
          <w:p w:rsidR="005F7DEA" w:rsidRPr="00CC32DD" w:rsidRDefault="005F7DEA" w:rsidP="00DA5DBA">
            <w:pPr>
              <w:ind w:firstLine="709"/>
              <w:jc w:val="both"/>
            </w:pPr>
            <w:r w:rsidRPr="00CC32DD">
              <w:t>- развитие интеллектуального, творческого, физического потенциала молодежи, организация и проведение олимпиад, спортивных игр, конкурсов и фестивалей по профилям деятельности и интересам молодежи, поддержка способной, инициативной и талантливой молодежи;</w:t>
            </w:r>
          </w:p>
          <w:p w:rsidR="005F7DEA" w:rsidRPr="00CC32DD" w:rsidRDefault="005F7DEA" w:rsidP="00DA5DBA">
            <w:pPr>
              <w:tabs>
                <w:tab w:val="left" w:pos="1134"/>
                <w:tab w:val="left" w:pos="1276"/>
              </w:tabs>
              <w:jc w:val="both"/>
            </w:pPr>
            <w:r w:rsidRPr="00CC32DD">
              <w:t xml:space="preserve">         - привлечение населения Мокшанского района к систематическим занятиям физической культурой и спортом;</w:t>
            </w:r>
          </w:p>
          <w:p w:rsidR="005F7DEA" w:rsidRPr="00CC32DD" w:rsidRDefault="005F7DEA" w:rsidP="00DA5DBA">
            <w:pPr>
              <w:ind w:firstLine="709"/>
              <w:jc w:val="both"/>
            </w:pPr>
            <w:r w:rsidRPr="00CC32DD">
              <w:t>- пропаганда здорового образа жизни среди детей и молодежи;</w:t>
            </w:r>
          </w:p>
          <w:p w:rsidR="005F7DEA" w:rsidRPr="00CC32DD" w:rsidRDefault="005F7DEA" w:rsidP="00DA5DBA">
            <w:pPr>
              <w:ind w:firstLine="709"/>
              <w:jc w:val="both"/>
            </w:pPr>
            <w:r w:rsidRPr="00CC32DD">
              <w:t>- развитие молодежного предпринимательства и деловой активности молодежи, создание условий для включения молодого человека в новые для себя виды деятельности;</w:t>
            </w:r>
          </w:p>
          <w:p w:rsidR="005F7DEA" w:rsidRPr="00254A4D" w:rsidRDefault="005F7DEA" w:rsidP="00254A4D">
            <w:pPr>
              <w:ind w:firstLine="709"/>
              <w:jc w:val="both"/>
            </w:pPr>
            <w:r w:rsidRPr="00CC32DD">
              <w:t>- совершенствование системы гражданского и патриотического воспитания в молодежной среде на основе отечественных нравственных и культурных традиций и ценностей, развитие допризывной подготовки молодежи к военной службе, военно-прикладных и военно-технических видов спорта, популяризация и пропаганда духовно-нравственных ценностей в молодежной среде, укрепление института молодой семьи, пропаганда ответственного родительства.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DA5DBA">
        <w:tc>
          <w:tcPr>
            <w:tcW w:w="14601" w:type="dxa"/>
            <w:gridSpan w:val="10"/>
          </w:tcPr>
          <w:p w:rsidR="005F7DEA" w:rsidRPr="00CC32DD" w:rsidRDefault="005F7DEA" w:rsidP="00DA5DBA">
            <w:pPr>
              <w:pStyle w:val="ListParagraph"/>
              <w:numPr>
                <w:ilvl w:val="0"/>
                <w:numId w:val="6"/>
              </w:numPr>
              <w:jc w:val="center"/>
              <w:rPr>
                <w:b/>
              </w:rPr>
            </w:pPr>
            <w:r w:rsidRPr="00CC32DD">
              <w:t>«</w:t>
            </w:r>
            <w:r w:rsidRPr="00CC32DD">
              <w:rPr>
                <w:b/>
              </w:rPr>
              <w:t>Гражданское и патриотическое воспитание молодежи»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DA5DBA">
        <w:trPr>
          <w:trHeight w:val="253"/>
        </w:trPr>
        <w:tc>
          <w:tcPr>
            <w:tcW w:w="710" w:type="dxa"/>
            <w:vMerge w:val="restart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1.1.</w:t>
            </w:r>
          </w:p>
          <w:p w:rsidR="005F7DEA" w:rsidRPr="00CB5C30" w:rsidRDefault="005F7DEA" w:rsidP="00DA5DB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 xml:space="preserve">Организация и проведение мероприятий среди молодежи, посвященных празднованию дней воинской славы (победных дней России), в соответствии с </w:t>
            </w:r>
            <w:hyperlink r:id="rId10" w:history="1">
              <w:r w:rsidRPr="00CB5C30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</w:rPr>
                <w:t>Федеральным законом</w:t>
              </w:r>
            </w:hyperlink>
            <w:r w:rsidRPr="00CB5C30">
              <w:rPr>
                <w:rFonts w:ascii="Times New Roman" w:hAnsi="Times New Roman"/>
                <w:sz w:val="20"/>
                <w:szCs w:val="20"/>
              </w:rPr>
              <w:t xml:space="preserve"> от 13.03.1995 № 32-ФЗ "О днях воинской славы и памятных датах России»  и других знаменательных дат российской военной истории.</w:t>
            </w:r>
          </w:p>
        </w:tc>
        <w:tc>
          <w:tcPr>
            <w:tcW w:w="2409" w:type="dxa"/>
            <w:vMerge w:val="restart"/>
          </w:tcPr>
          <w:p w:rsidR="005F7DEA" w:rsidRPr="00CC32DD" w:rsidRDefault="005F7DEA" w:rsidP="00DA5DBA">
            <w:pPr>
              <w:jc w:val="center"/>
            </w:pPr>
            <w:r w:rsidRPr="00CC32DD">
              <w:t>Отдел по реализации молодежной политики, культуре физической культуре и спорту администрации Мокшанского района</w:t>
            </w:r>
          </w:p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Управление образованием администрации Мокшанского района</w:t>
            </w: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hanging="1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283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992" w:type="dxa"/>
          </w:tcPr>
          <w:p w:rsidR="005F7DEA" w:rsidRPr="00CC32DD" w:rsidRDefault="005F7DEA" w:rsidP="00DA5DBA">
            <w:pPr>
              <w:jc w:val="center"/>
              <w:rPr>
                <w:highlight w:val="red"/>
              </w:rPr>
            </w:pPr>
          </w:p>
        </w:tc>
        <w:tc>
          <w:tcPr>
            <w:tcW w:w="930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851" w:type="dxa"/>
          </w:tcPr>
          <w:p w:rsidR="005F7DEA" w:rsidRPr="00CC32DD" w:rsidRDefault="005F7DEA" w:rsidP="00DA5DBA">
            <w:pPr>
              <w:jc w:val="center"/>
              <w:rPr>
                <w:highlight w:val="red"/>
              </w:rPr>
            </w:pPr>
          </w:p>
        </w:tc>
        <w:tc>
          <w:tcPr>
            <w:tcW w:w="3118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 xml:space="preserve">Воспитание чувства патриотизма и бережного отношения </w:t>
            </w:r>
            <w:r w:rsidRPr="00CB5C30">
              <w:rPr>
                <w:rFonts w:ascii="Times New Roman" w:hAnsi="Times New Roman"/>
                <w:sz w:val="20"/>
                <w:szCs w:val="20"/>
              </w:rPr>
              <w:br/>
              <w:t xml:space="preserve">к истории, гордости </w:t>
            </w:r>
            <w:r w:rsidRPr="00CB5C30">
              <w:rPr>
                <w:rFonts w:ascii="Times New Roman" w:hAnsi="Times New Roman"/>
                <w:sz w:val="20"/>
                <w:szCs w:val="20"/>
              </w:rPr>
              <w:br/>
              <w:t>за Российскую армию, готовности служить в Российской армии; проведение, мероприятий с общим охватом участников: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5F7DEA" w:rsidRPr="00CC32DD" w:rsidTr="00DA5DBA">
        <w:trPr>
          <w:trHeight w:val="208"/>
        </w:trPr>
        <w:tc>
          <w:tcPr>
            <w:tcW w:w="710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9" w:type="dxa"/>
            <w:vMerge/>
          </w:tcPr>
          <w:p w:rsidR="005F7DEA" w:rsidRPr="00CC32DD" w:rsidRDefault="005F7DEA" w:rsidP="00DA5DBA">
            <w:pPr>
              <w:jc w:val="center"/>
            </w:pP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770" w:type="dxa"/>
          </w:tcPr>
          <w:p w:rsidR="005F7DEA" w:rsidRPr="00CC32DD" w:rsidRDefault="005F7DEA" w:rsidP="00DA5DBA">
            <w:pPr>
              <w:jc w:val="center"/>
            </w:pPr>
            <w:r w:rsidRPr="00CC32DD">
              <w:t>5,0</w:t>
            </w:r>
          </w:p>
        </w:tc>
        <w:tc>
          <w:tcPr>
            <w:tcW w:w="913" w:type="dxa"/>
          </w:tcPr>
          <w:p w:rsidR="005F7DEA" w:rsidRPr="00CC32DD" w:rsidRDefault="005F7DEA" w:rsidP="00DA5DBA">
            <w:pPr>
              <w:jc w:val="center"/>
            </w:pPr>
            <w:r w:rsidRPr="00CC32DD">
              <w:t>5,0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3118" w:type="dxa"/>
          </w:tcPr>
          <w:p w:rsidR="005F7DEA" w:rsidRPr="00CC32DD" w:rsidRDefault="005F7DEA" w:rsidP="00DA5DBA">
            <w:r w:rsidRPr="00CC32DD">
              <w:t>не менее 300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DA5DBA">
        <w:tc>
          <w:tcPr>
            <w:tcW w:w="710" w:type="dxa"/>
            <w:vMerge/>
          </w:tcPr>
          <w:p w:rsidR="005F7DEA" w:rsidRPr="00CB5C30" w:rsidRDefault="005F7DEA" w:rsidP="00DA5DB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5F7DEA" w:rsidRPr="00CC32DD" w:rsidRDefault="005F7DEA" w:rsidP="00DA5DBA"/>
        </w:tc>
        <w:tc>
          <w:tcPr>
            <w:tcW w:w="2409" w:type="dxa"/>
            <w:vMerge/>
          </w:tcPr>
          <w:p w:rsidR="005F7DEA" w:rsidRPr="00CC32DD" w:rsidRDefault="005F7DEA" w:rsidP="00DA5DBA"/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2015</w:t>
            </w:r>
          </w:p>
        </w:tc>
        <w:tc>
          <w:tcPr>
            <w:tcW w:w="770" w:type="dxa"/>
          </w:tcPr>
          <w:p w:rsidR="005F7DEA" w:rsidRPr="00CC32DD" w:rsidRDefault="005F7DEA" w:rsidP="00DA5DBA">
            <w:pPr>
              <w:jc w:val="center"/>
            </w:pPr>
            <w:r w:rsidRPr="00CC32DD">
              <w:t>2,0</w:t>
            </w:r>
          </w:p>
        </w:tc>
        <w:tc>
          <w:tcPr>
            <w:tcW w:w="913" w:type="dxa"/>
          </w:tcPr>
          <w:p w:rsidR="005F7DEA" w:rsidRPr="00CC32DD" w:rsidRDefault="005F7DEA" w:rsidP="00DA5DBA">
            <w:pPr>
              <w:jc w:val="center"/>
            </w:pPr>
            <w:r w:rsidRPr="00CC32DD">
              <w:t>2,0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3118" w:type="dxa"/>
          </w:tcPr>
          <w:p w:rsidR="005F7DEA" w:rsidRPr="00CC32DD" w:rsidRDefault="005F7DEA" w:rsidP="00DA5DBA">
            <w:r w:rsidRPr="00CC32DD">
              <w:t>не менее 300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DA5DBA">
        <w:trPr>
          <w:trHeight w:val="411"/>
        </w:trPr>
        <w:tc>
          <w:tcPr>
            <w:tcW w:w="710" w:type="dxa"/>
            <w:vMerge w:val="restart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1.2.</w:t>
            </w:r>
          </w:p>
        </w:tc>
        <w:tc>
          <w:tcPr>
            <w:tcW w:w="2977" w:type="dxa"/>
            <w:vMerge w:val="restart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Проведение районных акций, конкурсов, фестивалей художественного творчества, посвященных Победе в Великой Отечественной войне.</w:t>
            </w:r>
          </w:p>
        </w:tc>
        <w:tc>
          <w:tcPr>
            <w:tcW w:w="2409" w:type="dxa"/>
            <w:vMerge w:val="restart"/>
          </w:tcPr>
          <w:p w:rsidR="005F7DEA" w:rsidRPr="00CC32DD" w:rsidRDefault="005F7DEA" w:rsidP="00DA5DBA">
            <w:pPr>
              <w:jc w:val="center"/>
            </w:pPr>
            <w:r w:rsidRPr="00CC32DD">
              <w:t>Отдел по реализации молодежной политики, культуре физической культуре и спорту администрации Мокшанского района</w:t>
            </w:r>
          </w:p>
          <w:p w:rsidR="005F7DEA" w:rsidRPr="00CB5C30" w:rsidRDefault="005F7DEA" w:rsidP="00DB69FC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Управление образованием администрации Мокшанского района</w:t>
            </w: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992" w:type="dxa"/>
          </w:tcPr>
          <w:p w:rsidR="005F7DEA" w:rsidRPr="00CC32DD" w:rsidRDefault="005F7DEA" w:rsidP="00DA5DBA">
            <w:pPr>
              <w:jc w:val="center"/>
              <w:rPr>
                <w:highlight w:val="red"/>
              </w:rPr>
            </w:pPr>
          </w:p>
        </w:tc>
        <w:tc>
          <w:tcPr>
            <w:tcW w:w="930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851" w:type="dxa"/>
          </w:tcPr>
          <w:p w:rsidR="005F7DEA" w:rsidRPr="00CC32DD" w:rsidRDefault="005F7DEA" w:rsidP="00DA5DBA">
            <w:pPr>
              <w:jc w:val="center"/>
              <w:rPr>
                <w:highlight w:val="red"/>
              </w:rPr>
            </w:pPr>
          </w:p>
        </w:tc>
        <w:tc>
          <w:tcPr>
            <w:tcW w:w="3118" w:type="dxa"/>
          </w:tcPr>
          <w:p w:rsidR="005F7DEA" w:rsidRPr="00CC32DD" w:rsidRDefault="005F7DEA" w:rsidP="00DA5DBA">
            <w:r w:rsidRPr="00CC32DD">
              <w:rPr>
                <w:spacing w:val="-8"/>
              </w:rPr>
              <w:t>Воспитание чувства любви</w:t>
            </w:r>
            <w:r w:rsidRPr="00CC32DD">
              <w:t xml:space="preserve"> к Отечеству, гордости за Российскую армию, сохранение памяти о Великой Отечественной войне.</w:t>
            </w:r>
          </w:p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Проведение мероприятий с охватом: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5F7DEA" w:rsidRPr="00CC32DD" w:rsidTr="00DA5DBA">
        <w:trPr>
          <w:trHeight w:val="187"/>
        </w:trPr>
        <w:tc>
          <w:tcPr>
            <w:tcW w:w="710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9" w:type="dxa"/>
            <w:vMerge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770" w:type="dxa"/>
          </w:tcPr>
          <w:p w:rsidR="005F7DEA" w:rsidRPr="00CC32DD" w:rsidRDefault="005F7DEA" w:rsidP="00DA5DBA">
            <w:pPr>
              <w:jc w:val="center"/>
            </w:pPr>
            <w:r w:rsidRPr="00CC32DD">
              <w:t>3,0</w:t>
            </w:r>
          </w:p>
        </w:tc>
        <w:tc>
          <w:tcPr>
            <w:tcW w:w="913" w:type="dxa"/>
          </w:tcPr>
          <w:p w:rsidR="005F7DEA" w:rsidRPr="00CC32DD" w:rsidRDefault="005F7DEA" w:rsidP="00DA5DBA">
            <w:pPr>
              <w:jc w:val="center"/>
            </w:pPr>
            <w:r w:rsidRPr="00CC32DD">
              <w:t>3,0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3118" w:type="dxa"/>
          </w:tcPr>
          <w:p w:rsidR="005F7DEA" w:rsidRPr="00CC32DD" w:rsidRDefault="005F7DEA" w:rsidP="00DA5DBA">
            <w:pPr>
              <w:jc w:val="both"/>
            </w:pPr>
            <w:r w:rsidRPr="00CC32DD">
              <w:t>Не менее 50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DA5DBA">
        <w:trPr>
          <w:trHeight w:val="179"/>
        </w:trPr>
        <w:tc>
          <w:tcPr>
            <w:tcW w:w="710" w:type="dxa"/>
            <w:vMerge/>
          </w:tcPr>
          <w:p w:rsidR="005F7DEA" w:rsidRPr="00CC32DD" w:rsidRDefault="005F7DEA" w:rsidP="00DA5DBA"/>
        </w:tc>
        <w:tc>
          <w:tcPr>
            <w:tcW w:w="2977" w:type="dxa"/>
            <w:vMerge/>
          </w:tcPr>
          <w:p w:rsidR="005F7DEA" w:rsidRPr="00CC32DD" w:rsidRDefault="005F7DEA" w:rsidP="00DA5DBA"/>
        </w:tc>
        <w:tc>
          <w:tcPr>
            <w:tcW w:w="2409" w:type="dxa"/>
            <w:vMerge/>
          </w:tcPr>
          <w:p w:rsidR="005F7DEA" w:rsidRPr="00CC32DD" w:rsidRDefault="005F7DEA" w:rsidP="00DA5DBA"/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2015</w:t>
            </w:r>
          </w:p>
        </w:tc>
        <w:tc>
          <w:tcPr>
            <w:tcW w:w="770" w:type="dxa"/>
          </w:tcPr>
          <w:p w:rsidR="005F7DEA" w:rsidRPr="00CC32DD" w:rsidRDefault="005F7DEA" w:rsidP="00DA5DBA">
            <w:pPr>
              <w:jc w:val="center"/>
            </w:pPr>
            <w:r w:rsidRPr="00CC32DD">
              <w:t>3,0</w:t>
            </w:r>
          </w:p>
        </w:tc>
        <w:tc>
          <w:tcPr>
            <w:tcW w:w="913" w:type="dxa"/>
          </w:tcPr>
          <w:p w:rsidR="005F7DEA" w:rsidRPr="00CC32DD" w:rsidRDefault="005F7DEA" w:rsidP="00DA5DBA">
            <w:pPr>
              <w:jc w:val="center"/>
            </w:pPr>
            <w:r w:rsidRPr="00CC32DD">
              <w:t>3,0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3118" w:type="dxa"/>
          </w:tcPr>
          <w:p w:rsidR="005F7DEA" w:rsidRPr="00CC32DD" w:rsidRDefault="005F7DEA" w:rsidP="00DA5DBA">
            <w:r w:rsidRPr="00CC32DD">
              <w:t>Не менее 50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DA5DBA">
        <w:trPr>
          <w:trHeight w:val="380"/>
        </w:trPr>
        <w:tc>
          <w:tcPr>
            <w:tcW w:w="710" w:type="dxa"/>
            <w:vMerge w:val="restart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1.3.</w:t>
            </w:r>
          </w:p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77" w:type="dxa"/>
            <w:vMerge w:val="restart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Проведение мероприятий, посвященных выводу советских войск из Афганистана (выставка "Герои войны - пусть тогда необъявленной", цикл тематических вечеров и встреч ветеранов Афганистана)</w:t>
            </w:r>
          </w:p>
        </w:tc>
        <w:tc>
          <w:tcPr>
            <w:tcW w:w="2409" w:type="dxa"/>
            <w:vMerge w:val="restart"/>
          </w:tcPr>
          <w:p w:rsidR="005F7DEA" w:rsidRPr="00CC32DD" w:rsidRDefault="005F7DEA" w:rsidP="00DA5DBA">
            <w:pPr>
              <w:jc w:val="center"/>
            </w:pPr>
            <w:r w:rsidRPr="00CC32DD">
              <w:t>Отдел по реализации молодежной политики, культуре физической культуре и спорту администрации Мокшанского района</w:t>
            </w:r>
          </w:p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Управление образованием администрации Мокшанского района</w:t>
            </w: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992" w:type="dxa"/>
          </w:tcPr>
          <w:p w:rsidR="005F7DEA" w:rsidRPr="00CC32DD" w:rsidRDefault="005F7DEA" w:rsidP="00DA5DBA">
            <w:pPr>
              <w:jc w:val="center"/>
              <w:rPr>
                <w:highlight w:val="red"/>
              </w:rPr>
            </w:pPr>
          </w:p>
        </w:tc>
        <w:tc>
          <w:tcPr>
            <w:tcW w:w="930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851" w:type="dxa"/>
          </w:tcPr>
          <w:p w:rsidR="005F7DEA" w:rsidRPr="00CC32DD" w:rsidRDefault="005F7DEA" w:rsidP="00DA5DBA">
            <w:pPr>
              <w:jc w:val="center"/>
              <w:rPr>
                <w:highlight w:val="red"/>
              </w:rPr>
            </w:pPr>
          </w:p>
        </w:tc>
        <w:tc>
          <w:tcPr>
            <w:tcW w:w="3118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pacing w:val="-8"/>
                <w:sz w:val="20"/>
                <w:szCs w:val="26"/>
              </w:rPr>
              <w:t>Воспитание чувства любви</w:t>
            </w:r>
            <w:r w:rsidRPr="00CB5C30">
              <w:rPr>
                <w:rFonts w:ascii="Times New Roman" w:hAnsi="Times New Roman"/>
                <w:sz w:val="20"/>
                <w:szCs w:val="26"/>
              </w:rPr>
              <w:br/>
              <w:t xml:space="preserve">к Отечеству, гордости </w:t>
            </w:r>
            <w:r w:rsidRPr="00CB5C30">
              <w:rPr>
                <w:rFonts w:ascii="Times New Roman" w:hAnsi="Times New Roman"/>
                <w:sz w:val="20"/>
                <w:szCs w:val="26"/>
              </w:rPr>
              <w:br/>
              <w:t>за Российскую армию, готовности служить в Российской армии проведение, мероприятий с общим охватом участников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5F7DEA" w:rsidRPr="00CC32DD" w:rsidTr="00DA5DBA">
        <w:trPr>
          <w:trHeight w:val="316"/>
        </w:trPr>
        <w:tc>
          <w:tcPr>
            <w:tcW w:w="710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9" w:type="dxa"/>
            <w:vMerge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3118" w:type="dxa"/>
          </w:tcPr>
          <w:p w:rsidR="005F7DEA" w:rsidRPr="00CC32DD" w:rsidRDefault="005F7DEA" w:rsidP="00DA5DBA">
            <w:pPr>
              <w:jc w:val="both"/>
            </w:pPr>
            <w:r w:rsidRPr="00CC32DD">
              <w:t>Не менее 150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DA5DBA">
        <w:tc>
          <w:tcPr>
            <w:tcW w:w="710" w:type="dxa"/>
            <w:vMerge/>
          </w:tcPr>
          <w:p w:rsidR="005F7DEA" w:rsidRPr="00CB5C30" w:rsidRDefault="005F7DEA" w:rsidP="00DA5DB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5F7DEA" w:rsidRPr="00CC32DD" w:rsidRDefault="005F7DEA" w:rsidP="00DA5DBA"/>
        </w:tc>
        <w:tc>
          <w:tcPr>
            <w:tcW w:w="2409" w:type="dxa"/>
            <w:vMerge/>
          </w:tcPr>
          <w:p w:rsidR="005F7DEA" w:rsidRPr="00CC32DD" w:rsidRDefault="005F7DEA" w:rsidP="00DA5DBA"/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2015</w:t>
            </w: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3118" w:type="dxa"/>
          </w:tcPr>
          <w:p w:rsidR="005F7DEA" w:rsidRPr="00CC32DD" w:rsidRDefault="005F7DEA" w:rsidP="00DA5DBA">
            <w:r w:rsidRPr="00CC32DD">
              <w:t>Не менее 150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DA5DBA">
        <w:trPr>
          <w:trHeight w:val="522"/>
        </w:trPr>
        <w:tc>
          <w:tcPr>
            <w:tcW w:w="710" w:type="dxa"/>
            <w:vMerge w:val="restart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1.4.</w:t>
            </w:r>
          </w:p>
          <w:p w:rsidR="005F7DEA" w:rsidRPr="00CB5C30" w:rsidRDefault="005F7DEA" w:rsidP="00DA5DB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F7DEA" w:rsidRPr="00CB5C30" w:rsidRDefault="005F7DEA" w:rsidP="00DA5DB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</w:tcPr>
          <w:p w:rsidR="005F7DEA" w:rsidRPr="00CC32DD" w:rsidRDefault="005F7DEA" w:rsidP="00DA5DBA">
            <w:r w:rsidRPr="00CC32DD">
              <w:t>Проведение цикла мероприятий в период призывов на военную службу (встреча с ветеранами, посещение воинских частей, проведение "Дня призывника", развитие шефских связей с воинскими частями, торжественные проводы призывников) с участием  Военного комиссариата по Бессоновскому и Мокшанскому районам (по согласованию)</w:t>
            </w:r>
          </w:p>
        </w:tc>
        <w:tc>
          <w:tcPr>
            <w:tcW w:w="2409" w:type="dxa"/>
            <w:vMerge w:val="restart"/>
          </w:tcPr>
          <w:p w:rsidR="005F7DEA" w:rsidRPr="00CC32DD" w:rsidRDefault="005F7DEA" w:rsidP="00DA5DBA">
            <w:pPr>
              <w:jc w:val="center"/>
            </w:pPr>
            <w:r w:rsidRPr="00CC32DD">
              <w:t>Отдел по реализации молодежной политики, культуре физической культуре и спорту администрации Мокшанского района</w:t>
            </w:r>
          </w:p>
          <w:p w:rsidR="005F7DEA" w:rsidRPr="00CC32DD" w:rsidRDefault="005F7DEA" w:rsidP="00DA5DBA"/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F7DEA" w:rsidRPr="00CC32DD" w:rsidRDefault="005F7DEA" w:rsidP="00DA5DBA">
            <w:pPr>
              <w:jc w:val="center"/>
            </w:pPr>
          </w:p>
        </w:tc>
        <w:tc>
          <w:tcPr>
            <w:tcW w:w="930" w:type="dxa"/>
          </w:tcPr>
          <w:p w:rsidR="005F7DEA" w:rsidRPr="00CC32DD" w:rsidRDefault="005F7DEA" w:rsidP="00DA5DBA">
            <w:pPr>
              <w:ind w:right="-91"/>
              <w:jc w:val="center"/>
            </w:pPr>
          </w:p>
        </w:tc>
        <w:tc>
          <w:tcPr>
            <w:tcW w:w="851" w:type="dxa"/>
          </w:tcPr>
          <w:p w:rsidR="005F7DEA" w:rsidRPr="00CC32DD" w:rsidRDefault="005F7DEA" w:rsidP="00DA5DBA">
            <w:pPr>
              <w:jc w:val="center"/>
            </w:pPr>
          </w:p>
        </w:tc>
        <w:tc>
          <w:tcPr>
            <w:tcW w:w="3118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pacing w:val="-8"/>
                <w:sz w:val="20"/>
                <w:szCs w:val="26"/>
              </w:rPr>
              <w:t>Воспитание чувства любви</w:t>
            </w:r>
            <w:r w:rsidRPr="00CB5C30">
              <w:rPr>
                <w:rFonts w:ascii="Times New Roman" w:hAnsi="Times New Roman"/>
                <w:sz w:val="20"/>
                <w:szCs w:val="26"/>
              </w:rPr>
              <w:br/>
              <w:t xml:space="preserve">к Отечеству, гордости </w:t>
            </w:r>
            <w:r w:rsidRPr="00CB5C30">
              <w:rPr>
                <w:rFonts w:ascii="Times New Roman" w:hAnsi="Times New Roman"/>
                <w:sz w:val="20"/>
                <w:szCs w:val="26"/>
              </w:rPr>
              <w:br/>
              <w:t>за Российскую армию, готовности служить в Российской армии и защищать свою Родину. Проведение  мероприятий с общим охватом участников: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22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5F7DEA" w:rsidRPr="00CC32DD" w:rsidTr="00DA5DBA">
        <w:trPr>
          <w:trHeight w:val="554"/>
        </w:trPr>
        <w:tc>
          <w:tcPr>
            <w:tcW w:w="710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5F7DEA" w:rsidRPr="00CC32DD" w:rsidRDefault="005F7DEA" w:rsidP="00DA5DBA"/>
        </w:tc>
        <w:tc>
          <w:tcPr>
            <w:tcW w:w="2409" w:type="dxa"/>
            <w:vMerge/>
          </w:tcPr>
          <w:p w:rsidR="005F7DEA" w:rsidRPr="00CC32DD" w:rsidRDefault="005F7DEA" w:rsidP="00DA5DBA"/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3118" w:type="dxa"/>
          </w:tcPr>
          <w:p w:rsidR="005F7DEA" w:rsidRPr="00CC32DD" w:rsidRDefault="005F7DEA" w:rsidP="00DA5DBA">
            <w:r w:rsidRPr="00CC32DD">
              <w:t>не менее 100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22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DA5DBA">
        <w:trPr>
          <w:trHeight w:val="356"/>
        </w:trPr>
        <w:tc>
          <w:tcPr>
            <w:tcW w:w="710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5F7DEA" w:rsidRPr="00CC32DD" w:rsidRDefault="005F7DEA" w:rsidP="00DA5DBA"/>
        </w:tc>
        <w:tc>
          <w:tcPr>
            <w:tcW w:w="2409" w:type="dxa"/>
            <w:vMerge/>
          </w:tcPr>
          <w:p w:rsidR="005F7DEA" w:rsidRPr="00CC32DD" w:rsidRDefault="005F7DEA" w:rsidP="00DA5DBA"/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2015</w:t>
            </w: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3118" w:type="dxa"/>
          </w:tcPr>
          <w:p w:rsidR="005F7DEA" w:rsidRPr="00CC32DD" w:rsidRDefault="005F7DEA" w:rsidP="00DA5DBA">
            <w:r w:rsidRPr="00CC32DD">
              <w:t>не менее 100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22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DA5DBA">
        <w:trPr>
          <w:trHeight w:val="285"/>
        </w:trPr>
        <w:tc>
          <w:tcPr>
            <w:tcW w:w="710" w:type="dxa"/>
            <w:vMerge w:val="restart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1.5.</w:t>
            </w:r>
          </w:p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</w:tcPr>
          <w:p w:rsidR="005F7DEA" w:rsidRPr="00CC32DD" w:rsidRDefault="005F7DEA" w:rsidP="00DA5DBA">
            <w:pPr>
              <w:jc w:val="both"/>
            </w:pPr>
            <w:r w:rsidRPr="00CC32DD">
              <w:t>Районный конкурс молодежных агитбригад «На привале у Василия Теркина»</w:t>
            </w:r>
          </w:p>
        </w:tc>
        <w:tc>
          <w:tcPr>
            <w:tcW w:w="2409" w:type="dxa"/>
            <w:vMerge w:val="restart"/>
          </w:tcPr>
          <w:p w:rsidR="005F7DEA" w:rsidRPr="00CC32DD" w:rsidRDefault="005F7DEA" w:rsidP="00DA5DBA">
            <w:pPr>
              <w:jc w:val="center"/>
            </w:pPr>
            <w:r w:rsidRPr="00CC32DD">
              <w:t xml:space="preserve">Отдел по реализации молодежной политики, культуре физической культуре и спорту администрации Мокшанского района </w:t>
            </w:r>
          </w:p>
          <w:p w:rsidR="005F7DEA" w:rsidRPr="00CC32DD" w:rsidRDefault="005F7DEA" w:rsidP="00DA5DBA">
            <w:pPr>
              <w:jc w:val="center"/>
            </w:pP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992" w:type="dxa"/>
          </w:tcPr>
          <w:p w:rsidR="005F7DEA" w:rsidRPr="00CC32DD" w:rsidRDefault="005F7DEA" w:rsidP="00DA5DBA">
            <w:pPr>
              <w:jc w:val="center"/>
              <w:rPr>
                <w:highlight w:val="red"/>
              </w:rPr>
            </w:pPr>
          </w:p>
        </w:tc>
        <w:tc>
          <w:tcPr>
            <w:tcW w:w="930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851" w:type="dxa"/>
          </w:tcPr>
          <w:p w:rsidR="005F7DEA" w:rsidRPr="00CC32DD" w:rsidRDefault="005F7DEA" w:rsidP="00DA5DBA">
            <w:pPr>
              <w:jc w:val="center"/>
              <w:rPr>
                <w:highlight w:val="red"/>
              </w:rPr>
            </w:pPr>
          </w:p>
        </w:tc>
        <w:tc>
          <w:tcPr>
            <w:tcW w:w="3118" w:type="dxa"/>
          </w:tcPr>
          <w:p w:rsidR="005F7DEA" w:rsidRPr="00CC32DD" w:rsidRDefault="005F7DEA" w:rsidP="00DA5DBA">
            <w:pPr>
              <w:jc w:val="both"/>
            </w:pPr>
            <w:r w:rsidRPr="00CC32DD">
              <w:rPr>
                <w:szCs w:val="26"/>
              </w:rPr>
              <w:t>Совершенствование форм деятельности с молодежью по сохранению памяти о Великой Отечественной войне. Проведение конкурса с количеством участников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22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5F7DEA" w:rsidRPr="00CC32DD" w:rsidTr="00DA5DBA">
        <w:trPr>
          <w:trHeight w:val="137"/>
        </w:trPr>
        <w:tc>
          <w:tcPr>
            <w:tcW w:w="710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5F7DEA" w:rsidRPr="00CC32DD" w:rsidRDefault="005F7DEA" w:rsidP="00DA5DBA"/>
        </w:tc>
        <w:tc>
          <w:tcPr>
            <w:tcW w:w="2409" w:type="dxa"/>
            <w:vMerge/>
          </w:tcPr>
          <w:p w:rsidR="005F7DEA" w:rsidRPr="00CC32DD" w:rsidRDefault="005F7DEA" w:rsidP="00DA5DBA"/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770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913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3118" w:type="dxa"/>
          </w:tcPr>
          <w:p w:rsidR="005F7DEA" w:rsidRPr="00CC32DD" w:rsidRDefault="005F7DEA" w:rsidP="00DA5DBA">
            <w:pPr>
              <w:jc w:val="both"/>
            </w:pP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22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DA5DBA">
        <w:trPr>
          <w:trHeight w:val="345"/>
        </w:trPr>
        <w:tc>
          <w:tcPr>
            <w:tcW w:w="710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5F7DEA" w:rsidRPr="00CC32DD" w:rsidRDefault="005F7DEA" w:rsidP="00DA5DBA"/>
        </w:tc>
        <w:tc>
          <w:tcPr>
            <w:tcW w:w="2409" w:type="dxa"/>
            <w:vMerge/>
          </w:tcPr>
          <w:p w:rsidR="005F7DEA" w:rsidRPr="00CC32DD" w:rsidRDefault="005F7DEA" w:rsidP="00DA5DBA"/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2015</w:t>
            </w: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6,0</w:t>
            </w: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6,0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3118" w:type="dxa"/>
          </w:tcPr>
          <w:p w:rsidR="005F7DEA" w:rsidRPr="00CC32DD" w:rsidRDefault="005F7DEA" w:rsidP="00DA5DBA">
            <w:pPr>
              <w:jc w:val="both"/>
            </w:pPr>
            <w:r w:rsidRPr="00CC32DD">
              <w:t>Не менее 150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22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DA5DBA">
        <w:trPr>
          <w:trHeight w:val="490"/>
        </w:trPr>
        <w:tc>
          <w:tcPr>
            <w:tcW w:w="710" w:type="dxa"/>
            <w:vMerge w:val="restart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1.6.</w:t>
            </w:r>
          </w:p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</w:tcPr>
          <w:p w:rsidR="005F7DEA" w:rsidRPr="00CC32DD" w:rsidRDefault="005F7DEA" w:rsidP="00DA5DBA">
            <w:pPr>
              <w:jc w:val="center"/>
            </w:pPr>
            <w:r w:rsidRPr="00CC32DD">
              <w:t xml:space="preserve">Проведение молодежного автопробега </w:t>
            </w:r>
          </w:p>
          <w:p w:rsidR="005F7DEA" w:rsidRPr="00CC32DD" w:rsidRDefault="005F7DEA" w:rsidP="00DA5DBA">
            <w:pPr>
              <w:jc w:val="both"/>
            </w:pPr>
            <w:r w:rsidRPr="00CC32DD">
              <w:t>«Спасибо деду за Победу!»</w:t>
            </w:r>
          </w:p>
        </w:tc>
        <w:tc>
          <w:tcPr>
            <w:tcW w:w="2409" w:type="dxa"/>
            <w:vMerge w:val="restart"/>
          </w:tcPr>
          <w:p w:rsidR="005F7DEA" w:rsidRPr="00CC32DD" w:rsidRDefault="005F7DEA" w:rsidP="00DA5DBA">
            <w:pPr>
              <w:jc w:val="center"/>
            </w:pPr>
            <w:r w:rsidRPr="00CC32DD">
              <w:t xml:space="preserve">Отдел по реализации молодежной политики, культуре физической культуре и спорту администрации Мокшанского района </w:t>
            </w:r>
          </w:p>
          <w:p w:rsidR="005F7DEA" w:rsidRPr="00CC32DD" w:rsidRDefault="005F7DEA" w:rsidP="00DA5DBA">
            <w:pPr>
              <w:jc w:val="center"/>
            </w:pP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992" w:type="dxa"/>
          </w:tcPr>
          <w:p w:rsidR="005F7DEA" w:rsidRPr="00CC32DD" w:rsidRDefault="005F7DEA" w:rsidP="00DA5DBA">
            <w:pPr>
              <w:jc w:val="center"/>
              <w:rPr>
                <w:highlight w:val="red"/>
              </w:rPr>
            </w:pPr>
          </w:p>
        </w:tc>
        <w:tc>
          <w:tcPr>
            <w:tcW w:w="930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851" w:type="dxa"/>
          </w:tcPr>
          <w:p w:rsidR="005F7DEA" w:rsidRPr="00CC32DD" w:rsidRDefault="005F7DEA" w:rsidP="00DA5DBA">
            <w:pPr>
              <w:jc w:val="center"/>
              <w:rPr>
                <w:highlight w:val="red"/>
              </w:rPr>
            </w:pPr>
          </w:p>
        </w:tc>
        <w:tc>
          <w:tcPr>
            <w:tcW w:w="3118" w:type="dxa"/>
          </w:tcPr>
          <w:p w:rsidR="005F7DEA" w:rsidRPr="00CC32DD" w:rsidRDefault="005F7DEA" w:rsidP="00DA5DBA">
            <w:pPr>
              <w:jc w:val="both"/>
            </w:pPr>
            <w:r w:rsidRPr="00CC32DD">
              <w:rPr>
                <w:szCs w:val="26"/>
              </w:rPr>
              <w:t xml:space="preserve">Воспитание чувства патриотизма и бережного отношения </w:t>
            </w:r>
            <w:r w:rsidRPr="00CC32DD">
              <w:rPr>
                <w:szCs w:val="26"/>
              </w:rPr>
              <w:br/>
              <w:t>к памятникам истории. Проведение мероприятия с охватом участников</w:t>
            </w:r>
            <w:r w:rsidRPr="00CC32DD">
              <w:rPr>
                <w:szCs w:val="26"/>
              </w:rPr>
              <w:br/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22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9</w:t>
            </w:r>
          </w:p>
          <w:p w:rsidR="005F7DEA" w:rsidRPr="00CB5C30" w:rsidRDefault="005F7DEA" w:rsidP="00DA5DBA">
            <w:pPr>
              <w:pStyle w:val="ConsPlusNormal"/>
              <w:ind w:firstLine="22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F7DEA" w:rsidRPr="00CC32DD" w:rsidTr="00DA5DBA">
        <w:trPr>
          <w:trHeight w:val="235"/>
        </w:trPr>
        <w:tc>
          <w:tcPr>
            <w:tcW w:w="710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5F7DEA" w:rsidRPr="00CC32DD" w:rsidRDefault="005F7DEA" w:rsidP="00DA5DBA"/>
        </w:tc>
        <w:tc>
          <w:tcPr>
            <w:tcW w:w="2409" w:type="dxa"/>
            <w:vMerge/>
          </w:tcPr>
          <w:p w:rsidR="005F7DEA" w:rsidRPr="00CC32DD" w:rsidRDefault="005F7DEA" w:rsidP="00DA5DBA"/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 w:rsidRPr="00CB5C30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 w:rsidRPr="00CB5C30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3118" w:type="dxa"/>
          </w:tcPr>
          <w:p w:rsidR="005F7DEA" w:rsidRPr="009D01B4" w:rsidRDefault="005F7DEA" w:rsidP="00DA5DBA">
            <w:pPr>
              <w:jc w:val="both"/>
            </w:pPr>
            <w:r>
              <w:t>Не менее 30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22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DA5DBA">
        <w:trPr>
          <w:trHeight w:val="308"/>
        </w:trPr>
        <w:tc>
          <w:tcPr>
            <w:tcW w:w="710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5F7DEA" w:rsidRPr="00CC32DD" w:rsidRDefault="005F7DEA" w:rsidP="00DA5DBA"/>
        </w:tc>
        <w:tc>
          <w:tcPr>
            <w:tcW w:w="2409" w:type="dxa"/>
            <w:vMerge/>
          </w:tcPr>
          <w:p w:rsidR="005F7DEA" w:rsidRPr="00CC32DD" w:rsidRDefault="005F7DEA" w:rsidP="00DA5DBA"/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2015</w:t>
            </w: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6,0</w:t>
            </w: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6,0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3118" w:type="dxa"/>
          </w:tcPr>
          <w:p w:rsidR="005F7DEA" w:rsidRPr="00CC32DD" w:rsidRDefault="005F7DEA" w:rsidP="00DA5DBA">
            <w:pPr>
              <w:jc w:val="both"/>
            </w:pPr>
            <w:r w:rsidRPr="00CC32DD">
              <w:t>Не менее 150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22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DA5DBA">
        <w:trPr>
          <w:trHeight w:val="300"/>
        </w:trPr>
        <w:tc>
          <w:tcPr>
            <w:tcW w:w="710" w:type="dxa"/>
            <w:vMerge w:val="restart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1.7.</w:t>
            </w:r>
          </w:p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</w:tcPr>
          <w:p w:rsidR="005F7DEA" w:rsidRPr="00CC32DD" w:rsidRDefault="005F7DEA" w:rsidP="00DA5DBA">
            <w:pPr>
              <w:jc w:val="both"/>
            </w:pPr>
            <w:r w:rsidRPr="00CC32DD">
              <w:t>Конкурс молодежных социальных проектов, направленных на сохранение памяти о Великой Отечественной войне «Равнение на Победу»</w:t>
            </w:r>
          </w:p>
        </w:tc>
        <w:tc>
          <w:tcPr>
            <w:tcW w:w="2409" w:type="dxa"/>
            <w:vMerge w:val="restart"/>
          </w:tcPr>
          <w:p w:rsidR="005F7DEA" w:rsidRPr="00CC32DD" w:rsidRDefault="005F7DEA" w:rsidP="00DA5DBA">
            <w:pPr>
              <w:jc w:val="center"/>
            </w:pPr>
            <w:r w:rsidRPr="00CC32DD">
              <w:t>Отдел по реализации молодежной политики, культуре физической культуре и спорту администрации Мокшанского района, Управление образованием администрации Мокшанского района</w:t>
            </w: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992" w:type="dxa"/>
          </w:tcPr>
          <w:p w:rsidR="005F7DEA" w:rsidRPr="00CC32DD" w:rsidRDefault="005F7DEA" w:rsidP="00DA5DBA">
            <w:pPr>
              <w:jc w:val="center"/>
              <w:rPr>
                <w:highlight w:val="red"/>
              </w:rPr>
            </w:pPr>
          </w:p>
        </w:tc>
        <w:tc>
          <w:tcPr>
            <w:tcW w:w="930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851" w:type="dxa"/>
          </w:tcPr>
          <w:p w:rsidR="005F7DEA" w:rsidRPr="00CC32DD" w:rsidRDefault="005F7DEA" w:rsidP="00DA5DBA">
            <w:pPr>
              <w:jc w:val="center"/>
              <w:rPr>
                <w:highlight w:val="red"/>
              </w:rPr>
            </w:pPr>
          </w:p>
        </w:tc>
        <w:tc>
          <w:tcPr>
            <w:tcW w:w="3118" w:type="dxa"/>
          </w:tcPr>
          <w:p w:rsidR="005F7DEA" w:rsidRPr="00CC32DD" w:rsidRDefault="005F7DEA" w:rsidP="00DA5DBA">
            <w:pPr>
              <w:jc w:val="both"/>
            </w:pPr>
            <w:r w:rsidRPr="00CC32DD">
              <w:rPr>
                <w:szCs w:val="26"/>
              </w:rPr>
              <w:t>Совершенствование форм деятельности с молодежью, воспитание чувства патриотизма, сохранение памяти о Великой Отечественной войне. Проведение конкурса с охватом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22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5F7DEA" w:rsidRPr="00CC32DD" w:rsidTr="00DA5DBA">
        <w:trPr>
          <w:trHeight w:val="301"/>
        </w:trPr>
        <w:tc>
          <w:tcPr>
            <w:tcW w:w="710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5F7DEA" w:rsidRPr="00CC32DD" w:rsidRDefault="005F7DEA" w:rsidP="00DA5DBA"/>
        </w:tc>
        <w:tc>
          <w:tcPr>
            <w:tcW w:w="2409" w:type="dxa"/>
            <w:vMerge/>
          </w:tcPr>
          <w:p w:rsidR="005F7DEA" w:rsidRPr="00CC32DD" w:rsidRDefault="005F7DEA" w:rsidP="00DA5DBA"/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770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913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18" w:type="dxa"/>
            <w:vAlign w:val="center"/>
          </w:tcPr>
          <w:p w:rsidR="005F7DEA" w:rsidRPr="00CC32DD" w:rsidRDefault="005F7DEA" w:rsidP="00DA5DBA"/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DA5DBA">
        <w:trPr>
          <w:trHeight w:val="181"/>
        </w:trPr>
        <w:tc>
          <w:tcPr>
            <w:tcW w:w="710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5F7DEA" w:rsidRPr="00CC32DD" w:rsidRDefault="005F7DEA" w:rsidP="00DA5DBA"/>
        </w:tc>
        <w:tc>
          <w:tcPr>
            <w:tcW w:w="2409" w:type="dxa"/>
            <w:vMerge/>
          </w:tcPr>
          <w:p w:rsidR="005F7DEA" w:rsidRPr="00CC32DD" w:rsidRDefault="005F7DEA" w:rsidP="00DA5DBA"/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2015</w:t>
            </w: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7,0</w:t>
            </w: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7,0</w:t>
            </w:r>
          </w:p>
        </w:tc>
        <w:tc>
          <w:tcPr>
            <w:tcW w:w="992" w:type="dxa"/>
          </w:tcPr>
          <w:p w:rsidR="005F7DEA" w:rsidRPr="00CC32DD" w:rsidRDefault="005F7DEA" w:rsidP="00491EEE">
            <w:pPr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491EEE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491EEE">
            <w:pPr>
              <w:jc w:val="center"/>
            </w:pPr>
            <w:r w:rsidRPr="00CC32DD">
              <w:t>х</w:t>
            </w:r>
          </w:p>
        </w:tc>
        <w:tc>
          <w:tcPr>
            <w:tcW w:w="3118" w:type="dxa"/>
            <w:vAlign w:val="center"/>
          </w:tcPr>
          <w:p w:rsidR="005F7DEA" w:rsidRPr="00CC32DD" w:rsidRDefault="005F7DEA" w:rsidP="00DA5DBA">
            <w:r w:rsidRPr="00CC32DD">
              <w:t>Не менее 50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DA5DBA">
        <w:trPr>
          <w:trHeight w:val="459"/>
        </w:trPr>
        <w:tc>
          <w:tcPr>
            <w:tcW w:w="710" w:type="dxa"/>
            <w:vMerge w:val="restart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1.8.</w:t>
            </w:r>
          </w:p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vAlign w:val="center"/>
          </w:tcPr>
          <w:p w:rsidR="005F7DEA" w:rsidRPr="00CC32DD" w:rsidRDefault="005F7DEA" w:rsidP="00DA5DBA">
            <w:r w:rsidRPr="00CC32DD">
              <w:t>Проведение молодежных акций «Георгиевская лента», «Бессмертный полк», фотоконкурса «Хроника войны и победы»</w:t>
            </w:r>
          </w:p>
        </w:tc>
        <w:tc>
          <w:tcPr>
            <w:tcW w:w="2409" w:type="dxa"/>
            <w:vMerge w:val="restart"/>
            <w:vAlign w:val="center"/>
          </w:tcPr>
          <w:p w:rsidR="005F7DEA" w:rsidRPr="00CC32DD" w:rsidRDefault="005F7DEA" w:rsidP="00DA5DBA">
            <w:r w:rsidRPr="00CC32DD">
              <w:t>Отдел по реализации молодежной политики, культуре физической культуре и спорту администрации Мокшанского района, Управление образованием администрации Мокшанского района</w:t>
            </w: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992" w:type="dxa"/>
          </w:tcPr>
          <w:p w:rsidR="005F7DEA" w:rsidRPr="00CC32DD" w:rsidRDefault="005F7DEA" w:rsidP="00DA5DBA">
            <w:pPr>
              <w:jc w:val="center"/>
              <w:rPr>
                <w:highlight w:val="red"/>
              </w:rPr>
            </w:pPr>
          </w:p>
        </w:tc>
        <w:tc>
          <w:tcPr>
            <w:tcW w:w="930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851" w:type="dxa"/>
          </w:tcPr>
          <w:p w:rsidR="005F7DEA" w:rsidRPr="00CC32DD" w:rsidRDefault="005F7DEA" w:rsidP="00DA5DBA">
            <w:pPr>
              <w:jc w:val="center"/>
              <w:rPr>
                <w:highlight w:val="red"/>
              </w:rPr>
            </w:pPr>
          </w:p>
        </w:tc>
        <w:tc>
          <w:tcPr>
            <w:tcW w:w="3118" w:type="dxa"/>
          </w:tcPr>
          <w:p w:rsidR="005F7DEA" w:rsidRPr="00CC32DD" w:rsidRDefault="005F7DEA" w:rsidP="00DA5DBA">
            <w:pPr>
              <w:jc w:val="both"/>
            </w:pPr>
            <w:r w:rsidRPr="00CC32DD">
              <w:rPr>
                <w:szCs w:val="26"/>
              </w:rPr>
              <w:t>Совершенствование форм деятельности с молодежью, воспитание чувства патриотизма, сохранение памяти о Великой Отечественной войне. Проведение мероприятий с охватом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5F7DEA" w:rsidRPr="00CC32DD" w:rsidTr="00DA5DBA">
        <w:trPr>
          <w:trHeight w:val="289"/>
        </w:trPr>
        <w:tc>
          <w:tcPr>
            <w:tcW w:w="710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5F7DEA" w:rsidRPr="00CC32DD" w:rsidRDefault="005F7DEA" w:rsidP="00DA5DBA"/>
        </w:tc>
        <w:tc>
          <w:tcPr>
            <w:tcW w:w="2409" w:type="dxa"/>
            <w:vMerge/>
          </w:tcPr>
          <w:p w:rsidR="005F7DEA" w:rsidRPr="00CC32DD" w:rsidRDefault="005F7DEA" w:rsidP="00DA5DBA"/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3118" w:type="dxa"/>
            <w:vAlign w:val="center"/>
          </w:tcPr>
          <w:p w:rsidR="005F7DEA" w:rsidRPr="00CC32DD" w:rsidRDefault="005F7DEA" w:rsidP="00DA5DBA"/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DA5DBA">
        <w:trPr>
          <w:trHeight w:val="211"/>
        </w:trPr>
        <w:tc>
          <w:tcPr>
            <w:tcW w:w="710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5F7DEA" w:rsidRPr="00CC32DD" w:rsidRDefault="005F7DEA" w:rsidP="00DA5DBA"/>
        </w:tc>
        <w:tc>
          <w:tcPr>
            <w:tcW w:w="2409" w:type="dxa"/>
            <w:vMerge/>
          </w:tcPr>
          <w:p w:rsidR="005F7DEA" w:rsidRPr="00CC32DD" w:rsidRDefault="005F7DEA" w:rsidP="00DA5DBA"/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2015</w:t>
            </w: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3118" w:type="dxa"/>
            <w:vAlign w:val="center"/>
          </w:tcPr>
          <w:p w:rsidR="005F7DEA" w:rsidRPr="00CC32DD" w:rsidRDefault="005F7DEA" w:rsidP="00DA5DBA">
            <w:r w:rsidRPr="00CC32DD">
              <w:t>Не менее 150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DA5DBA">
        <w:trPr>
          <w:trHeight w:val="287"/>
        </w:trPr>
        <w:tc>
          <w:tcPr>
            <w:tcW w:w="15451" w:type="dxa"/>
            <w:gridSpan w:val="11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 xml:space="preserve">2.  </w:t>
            </w:r>
            <w:r w:rsidRPr="00CB5C30">
              <w:rPr>
                <w:rFonts w:ascii="Times New Roman" w:hAnsi="Times New Roman"/>
                <w:b/>
                <w:sz w:val="20"/>
                <w:szCs w:val="20"/>
              </w:rPr>
              <w:t>«Вовлечение молодежи в предпринимательскую деятельность»</w:t>
            </w:r>
          </w:p>
        </w:tc>
      </w:tr>
      <w:tr w:rsidR="005F7DEA" w:rsidRPr="00CC32DD" w:rsidTr="00DA5DBA">
        <w:trPr>
          <w:trHeight w:val="166"/>
        </w:trPr>
        <w:tc>
          <w:tcPr>
            <w:tcW w:w="710" w:type="dxa"/>
            <w:vMerge w:val="restart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 xml:space="preserve">   2.1.</w:t>
            </w:r>
          </w:p>
        </w:tc>
        <w:tc>
          <w:tcPr>
            <w:tcW w:w="2977" w:type="dxa"/>
            <w:vMerge w:val="restart"/>
          </w:tcPr>
          <w:p w:rsidR="005F7DEA" w:rsidRPr="00CC32DD" w:rsidRDefault="005F7DEA" w:rsidP="00DA5DBA">
            <w:pPr>
              <w:jc w:val="both"/>
            </w:pPr>
            <w:r w:rsidRPr="00CC32DD">
              <w:t>Информирование выпускников школ об имеющихся вакансиях и программах трудоустройства – встреча главы администрации района с выпускниками школ. Организация и проведение специализированных «Ярмарок вакансий», «Ярмарок учебных мест для безработной и учащейся молодежи»</w:t>
            </w:r>
          </w:p>
        </w:tc>
        <w:tc>
          <w:tcPr>
            <w:tcW w:w="2409" w:type="dxa"/>
            <w:vMerge w:val="restart"/>
          </w:tcPr>
          <w:p w:rsidR="005F7DEA" w:rsidRPr="00CC32DD" w:rsidRDefault="005F7DEA" w:rsidP="00DA5DBA">
            <w:pPr>
              <w:jc w:val="center"/>
              <w:rPr>
                <w:sz w:val="16"/>
                <w:szCs w:val="16"/>
              </w:rPr>
            </w:pPr>
            <w:r w:rsidRPr="00CC32DD">
              <w:rPr>
                <w:sz w:val="16"/>
                <w:szCs w:val="16"/>
              </w:rPr>
              <w:t>Отдел по реализации молодежной политики, культуре физической культуре и спорту администрации Мокшанского района, Управление образованием администрации Мокшанского района,</w:t>
            </w:r>
          </w:p>
          <w:p w:rsidR="005F7DEA" w:rsidRPr="00CC32DD" w:rsidRDefault="005F7DEA" w:rsidP="00DA5DBA">
            <w:pPr>
              <w:jc w:val="center"/>
              <w:rPr>
                <w:sz w:val="16"/>
                <w:szCs w:val="16"/>
              </w:rPr>
            </w:pPr>
            <w:r w:rsidRPr="00CC32DD">
              <w:rPr>
                <w:sz w:val="16"/>
                <w:szCs w:val="16"/>
              </w:rPr>
              <w:t xml:space="preserve">Государственное казенное учреждение Центр занятости населения Мокшанского района Пензенской области </w:t>
            </w:r>
          </w:p>
          <w:p w:rsidR="005F7DEA" w:rsidRPr="00CC32DD" w:rsidRDefault="005F7DEA" w:rsidP="00DA5DBA">
            <w:pPr>
              <w:jc w:val="center"/>
              <w:rPr>
                <w:sz w:val="16"/>
                <w:szCs w:val="16"/>
              </w:rPr>
            </w:pPr>
            <w:r w:rsidRPr="00CC32DD">
              <w:rPr>
                <w:sz w:val="16"/>
                <w:szCs w:val="16"/>
              </w:rPr>
              <w:t>( по согласованию), Государственное бюджетное образовательное учреждение среднего профессионального образования Пензенской области «Мокшанский агротехнологический колледж» (по согласованию)</w:t>
            </w: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0" w:type="dxa"/>
          </w:tcPr>
          <w:p w:rsidR="005F7DEA" w:rsidRPr="00CC32DD" w:rsidRDefault="005F7DEA" w:rsidP="00DA5DBA">
            <w:pPr>
              <w:jc w:val="center"/>
              <w:rPr>
                <w:highlight w:val="red"/>
              </w:rPr>
            </w:pPr>
          </w:p>
        </w:tc>
        <w:tc>
          <w:tcPr>
            <w:tcW w:w="913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992" w:type="dxa"/>
          </w:tcPr>
          <w:p w:rsidR="005F7DEA" w:rsidRPr="00CC32DD" w:rsidRDefault="005F7DEA" w:rsidP="00DA5DBA">
            <w:pPr>
              <w:jc w:val="center"/>
              <w:rPr>
                <w:highlight w:val="red"/>
              </w:rPr>
            </w:pP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  <w:rPr>
                <w:highlight w:val="red"/>
              </w:rPr>
            </w:pP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3118" w:type="dxa"/>
          </w:tcPr>
          <w:p w:rsidR="005F7DEA" w:rsidRPr="00CC32DD" w:rsidRDefault="005F7DEA" w:rsidP="00DA5DBA">
            <w:pPr>
              <w:jc w:val="center"/>
            </w:pPr>
          </w:p>
          <w:p w:rsidR="005F7DEA" w:rsidRPr="00CC32DD" w:rsidRDefault="005F7DEA" w:rsidP="00DA5DBA">
            <w:pPr>
              <w:jc w:val="center"/>
            </w:pPr>
            <w:r w:rsidRPr="00CC32DD">
              <w:t xml:space="preserve">Информирование и консультирование молодых людей в возрасте от 14 до 30 лет  о возможностях трудоустройства. Количество проинформированной </w:t>
            </w:r>
            <w:r w:rsidRPr="00CC32DD">
              <w:br/>
              <w:t>молодежи.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5F7DEA" w:rsidRPr="00CC32DD" w:rsidTr="00DA5DBA">
        <w:trPr>
          <w:trHeight w:val="469"/>
        </w:trPr>
        <w:tc>
          <w:tcPr>
            <w:tcW w:w="710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5F7DEA" w:rsidRPr="00CC32DD" w:rsidRDefault="005F7DEA" w:rsidP="00DA5DBA"/>
        </w:tc>
        <w:tc>
          <w:tcPr>
            <w:tcW w:w="2409" w:type="dxa"/>
            <w:vMerge/>
          </w:tcPr>
          <w:p w:rsidR="005F7DEA" w:rsidRPr="00CC32DD" w:rsidRDefault="005F7DEA" w:rsidP="00DA5DBA"/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770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913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18" w:type="dxa"/>
          </w:tcPr>
          <w:p w:rsidR="005F7DEA" w:rsidRPr="00CC32DD" w:rsidRDefault="005F7DEA" w:rsidP="00DA5DBA">
            <w:r w:rsidRPr="00CC32DD">
              <w:t>Не менее 20 % молодых людей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DA5DBA">
        <w:trPr>
          <w:trHeight w:val="364"/>
        </w:trPr>
        <w:tc>
          <w:tcPr>
            <w:tcW w:w="710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5F7DEA" w:rsidRPr="00CC32DD" w:rsidRDefault="005F7DEA" w:rsidP="00DA5DBA"/>
        </w:tc>
        <w:tc>
          <w:tcPr>
            <w:tcW w:w="2409" w:type="dxa"/>
            <w:vMerge/>
          </w:tcPr>
          <w:p w:rsidR="005F7DEA" w:rsidRPr="00CC32DD" w:rsidRDefault="005F7DEA" w:rsidP="00DA5DBA"/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2015</w:t>
            </w:r>
          </w:p>
        </w:tc>
        <w:tc>
          <w:tcPr>
            <w:tcW w:w="770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913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18" w:type="dxa"/>
          </w:tcPr>
          <w:p w:rsidR="005F7DEA" w:rsidRPr="00CC32DD" w:rsidRDefault="005F7DEA" w:rsidP="00DA5DBA">
            <w:r w:rsidRPr="00CC32DD">
              <w:t>Не менее 20 % молодых людей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DA5DBA">
        <w:trPr>
          <w:trHeight w:val="237"/>
        </w:trPr>
        <w:tc>
          <w:tcPr>
            <w:tcW w:w="710" w:type="dxa"/>
            <w:vMerge w:val="restart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 xml:space="preserve">  2.2.</w:t>
            </w:r>
          </w:p>
        </w:tc>
        <w:tc>
          <w:tcPr>
            <w:tcW w:w="2977" w:type="dxa"/>
            <w:vMerge w:val="restart"/>
          </w:tcPr>
          <w:p w:rsidR="005F7DEA" w:rsidRPr="00CC32DD" w:rsidRDefault="005F7DEA" w:rsidP="00DA5DBA">
            <w:pPr>
              <w:jc w:val="both"/>
            </w:pPr>
            <w:r w:rsidRPr="00CC32DD">
              <w:t xml:space="preserve">Организация и проведение комплекса конкурсных и иных мероприятий, направленных на вовлечение молодежи в предпринимательскую деятельность и развитие бизнеса, направление делегаций молодых людей в возрасте до 30 лет для участия в региональных мероприятиях </w:t>
            </w:r>
          </w:p>
        </w:tc>
        <w:tc>
          <w:tcPr>
            <w:tcW w:w="2409" w:type="dxa"/>
            <w:vMerge w:val="restart"/>
          </w:tcPr>
          <w:p w:rsidR="005F7DEA" w:rsidRPr="00CC32DD" w:rsidRDefault="005F7DEA" w:rsidP="00DB69FC">
            <w:r w:rsidRPr="00CC32DD">
              <w:t>Отдел по реализации молодежной политики, культуре физической культуре и спорту администрации Мокш</w:t>
            </w:r>
            <w:r>
              <w:t>анского района, отдел экономики, земельных и имущественных отношений</w:t>
            </w:r>
            <w:r w:rsidRPr="00CC32DD">
              <w:t xml:space="preserve"> администрации Мокшанского района</w:t>
            </w: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992" w:type="dxa"/>
          </w:tcPr>
          <w:p w:rsidR="005F7DEA" w:rsidRPr="00CC32DD" w:rsidRDefault="005F7DEA" w:rsidP="00DA5DBA">
            <w:pPr>
              <w:jc w:val="center"/>
              <w:rPr>
                <w:highlight w:val="red"/>
              </w:rPr>
            </w:pPr>
          </w:p>
        </w:tc>
        <w:tc>
          <w:tcPr>
            <w:tcW w:w="930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851" w:type="dxa"/>
          </w:tcPr>
          <w:p w:rsidR="005F7DEA" w:rsidRPr="00CC32DD" w:rsidRDefault="005F7DEA" w:rsidP="00DA5DBA">
            <w:pPr>
              <w:jc w:val="center"/>
              <w:rPr>
                <w:highlight w:val="red"/>
              </w:rPr>
            </w:pPr>
          </w:p>
        </w:tc>
        <w:tc>
          <w:tcPr>
            <w:tcW w:w="3118" w:type="dxa"/>
          </w:tcPr>
          <w:p w:rsidR="005F7DEA" w:rsidRPr="00CC32DD" w:rsidRDefault="005F7DEA" w:rsidP="00DA5DBA">
            <w:pPr>
              <w:jc w:val="center"/>
            </w:pPr>
            <w:r w:rsidRPr="00CC32DD">
              <w:t>Организация  участия молодых людей в региональных  мероприятиях, форумах и иных аналогичных мероприятиях по тематике молодежного предпринимательства. Количество участников мероприятий: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221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5F7DEA" w:rsidRPr="00CC32DD" w:rsidTr="00DA5DBA">
        <w:trPr>
          <w:trHeight w:val="297"/>
        </w:trPr>
        <w:tc>
          <w:tcPr>
            <w:tcW w:w="710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5F7DEA" w:rsidRPr="00CC32DD" w:rsidRDefault="005F7DEA" w:rsidP="00DA5DBA"/>
        </w:tc>
        <w:tc>
          <w:tcPr>
            <w:tcW w:w="2409" w:type="dxa"/>
            <w:vMerge/>
          </w:tcPr>
          <w:p w:rsidR="005F7DEA" w:rsidRPr="00CC32DD" w:rsidRDefault="005F7DEA" w:rsidP="00DA5DBA"/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3118" w:type="dxa"/>
          </w:tcPr>
          <w:p w:rsidR="005F7DEA" w:rsidRPr="00CC32DD" w:rsidRDefault="005F7DEA" w:rsidP="00DA5DBA">
            <w:pPr>
              <w:jc w:val="both"/>
            </w:pPr>
            <w:r w:rsidRPr="00CC32DD">
              <w:t>Не менее 10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221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DA5DBA">
        <w:trPr>
          <w:trHeight w:val="205"/>
        </w:trPr>
        <w:tc>
          <w:tcPr>
            <w:tcW w:w="710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5F7DEA" w:rsidRPr="00CC32DD" w:rsidRDefault="005F7DEA" w:rsidP="00DA5DBA"/>
        </w:tc>
        <w:tc>
          <w:tcPr>
            <w:tcW w:w="2409" w:type="dxa"/>
            <w:vMerge/>
          </w:tcPr>
          <w:p w:rsidR="005F7DEA" w:rsidRPr="00CC32DD" w:rsidRDefault="005F7DEA" w:rsidP="00DA5DBA"/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2015</w:t>
            </w:r>
          </w:p>
        </w:tc>
        <w:tc>
          <w:tcPr>
            <w:tcW w:w="770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913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3118" w:type="dxa"/>
          </w:tcPr>
          <w:p w:rsidR="005F7DEA" w:rsidRPr="00CC32DD" w:rsidRDefault="005F7DEA" w:rsidP="00DA5DBA">
            <w:r w:rsidRPr="00CC32DD">
              <w:t>Не менее 10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221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DA5DBA">
        <w:trPr>
          <w:trHeight w:val="253"/>
        </w:trPr>
        <w:tc>
          <w:tcPr>
            <w:tcW w:w="710" w:type="dxa"/>
            <w:vMerge w:val="restart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2.3.</w:t>
            </w:r>
          </w:p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</w:tcPr>
          <w:p w:rsidR="005F7DEA" w:rsidRPr="00CC32DD" w:rsidRDefault="005F7DEA" w:rsidP="00DA5DBA">
            <w:pPr>
              <w:jc w:val="both"/>
            </w:pPr>
            <w:r w:rsidRPr="00CC32DD">
              <w:t>Организация конкурса «Лучший молодой предприниматель года»</w:t>
            </w:r>
          </w:p>
        </w:tc>
        <w:tc>
          <w:tcPr>
            <w:tcW w:w="2409" w:type="dxa"/>
            <w:vMerge w:val="restart"/>
          </w:tcPr>
          <w:p w:rsidR="005F7DEA" w:rsidRPr="00CC32DD" w:rsidRDefault="005F7DEA" w:rsidP="00DA5DBA">
            <w:r w:rsidRPr="00CC32DD">
              <w:t>Отдел по реализации молодежной политики, культуре физической культуре и спорту администрации Мокш</w:t>
            </w:r>
            <w:r>
              <w:t>анского района, отдел экономики, земельных и имущественных отношений</w:t>
            </w:r>
            <w:r w:rsidRPr="00CC32DD">
              <w:t xml:space="preserve"> администрации Мокшанского района</w:t>
            </w: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992" w:type="dxa"/>
          </w:tcPr>
          <w:p w:rsidR="005F7DEA" w:rsidRPr="00CC32DD" w:rsidRDefault="005F7DEA" w:rsidP="00DA5DBA">
            <w:pPr>
              <w:jc w:val="center"/>
              <w:rPr>
                <w:highlight w:val="red"/>
              </w:rPr>
            </w:pPr>
          </w:p>
        </w:tc>
        <w:tc>
          <w:tcPr>
            <w:tcW w:w="930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851" w:type="dxa"/>
          </w:tcPr>
          <w:p w:rsidR="005F7DEA" w:rsidRPr="00CC32DD" w:rsidRDefault="005F7DEA" w:rsidP="00DA5DBA">
            <w:pPr>
              <w:jc w:val="center"/>
              <w:rPr>
                <w:highlight w:val="red"/>
              </w:rPr>
            </w:pPr>
          </w:p>
        </w:tc>
        <w:tc>
          <w:tcPr>
            <w:tcW w:w="3118" w:type="dxa"/>
          </w:tcPr>
          <w:p w:rsidR="005F7DEA" w:rsidRPr="00CC32DD" w:rsidRDefault="005F7DEA" w:rsidP="00DA5DBA">
            <w:pPr>
              <w:rPr>
                <w:rFonts w:eastAsia="SimSun"/>
              </w:rPr>
            </w:pPr>
            <w:r w:rsidRPr="00CC32DD">
              <w:t>Укрепление положительного имиджа предпринимателя</w:t>
            </w:r>
            <w:r w:rsidRPr="00CC32DD">
              <w:rPr>
                <w:rFonts w:eastAsia="SimSun"/>
              </w:rPr>
              <w:t>, вовлечение молодых людей в предпринимательскую деятельность.</w:t>
            </w:r>
          </w:p>
          <w:p w:rsidR="005F7DEA" w:rsidRPr="00CC32DD" w:rsidRDefault="005F7DEA" w:rsidP="00DA5DBA">
            <w:r w:rsidRPr="00CC32DD">
              <w:rPr>
                <w:rFonts w:eastAsia="SimSun"/>
              </w:rPr>
              <w:t>Проведение конкурса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221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5F7DEA" w:rsidRPr="00CC32DD" w:rsidTr="00DA5DBA">
        <w:trPr>
          <w:trHeight w:val="290"/>
        </w:trPr>
        <w:tc>
          <w:tcPr>
            <w:tcW w:w="710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5F7DEA" w:rsidRPr="00CC32DD" w:rsidRDefault="005F7DEA" w:rsidP="00DA5DBA"/>
        </w:tc>
        <w:tc>
          <w:tcPr>
            <w:tcW w:w="2409" w:type="dxa"/>
            <w:vMerge/>
          </w:tcPr>
          <w:p w:rsidR="005F7DEA" w:rsidRPr="00CC32DD" w:rsidRDefault="005F7DEA" w:rsidP="00DA5DBA"/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3118" w:type="dxa"/>
          </w:tcPr>
          <w:p w:rsidR="005F7DEA" w:rsidRPr="00CC32DD" w:rsidRDefault="005F7DEA" w:rsidP="00DA5DBA">
            <w:pPr>
              <w:jc w:val="both"/>
            </w:pPr>
            <w:r w:rsidRPr="00CC32DD">
              <w:t>Не менее 5 участников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221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DA5DBA">
        <w:trPr>
          <w:trHeight w:val="213"/>
        </w:trPr>
        <w:tc>
          <w:tcPr>
            <w:tcW w:w="710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5F7DEA" w:rsidRPr="00CC32DD" w:rsidRDefault="005F7DEA" w:rsidP="00DA5DBA"/>
        </w:tc>
        <w:tc>
          <w:tcPr>
            <w:tcW w:w="2409" w:type="dxa"/>
            <w:vMerge/>
          </w:tcPr>
          <w:p w:rsidR="005F7DEA" w:rsidRPr="00CC32DD" w:rsidRDefault="005F7DEA" w:rsidP="00DA5DBA"/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2015</w:t>
            </w: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3118" w:type="dxa"/>
          </w:tcPr>
          <w:p w:rsidR="005F7DEA" w:rsidRPr="00CC32DD" w:rsidRDefault="005F7DEA" w:rsidP="00DA5DBA">
            <w:r w:rsidRPr="00CC32DD">
              <w:t>Не менее 5 участников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221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DA5DBA">
        <w:trPr>
          <w:trHeight w:val="300"/>
        </w:trPr>
        <w:tc>
          <w:tcPr>
            <w:tcW w:w="710" w:type="dxa"/>
            <w:vMerge w:val="restart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2.4.</w:t>
            </w:r>
          </w:p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vAlign w:val="center"/>
          </w:tcPr>
          <w:p w:rsidR="005F7DEA" w:rsidRPr="00CC32DD" w:rsidRDefault="005F7DEA" w:rsidP="00DA5DBA">
            <w:r w:rsidRPr="00CC32DD">
              <w:t>Информационно - консультативное обеспечение малого предпринимательства по формам участия в региональных и муниципальных долевых программах поддержки среднего и  малого бизнеса – проведение консультаций по законодательству в сфере развития предпринимательства, нормативно – правовой базе имеющихся кооперативов, индивидуальных предпринимателей</w:t>
            </w:r>
          </w:p>
        </w:tc>
        <w:tc>
          <w:tcPr>
            <w:tcW w:w="2409" w:type="dxa"/>
            <w:vMerge w:val="restart"/>
          </w:tcPr>
          <w:p w:rsidR="005F7DEA" w:rsidRPr="00CC32DD" w:rsidRDefault="005F7DEA" w:rsidP="00DA5DBA">
            <w:r w:rsidRPr="00CC32DD">
              <w:t>Отдел по реализации молодежной политики, культуре физической культуре и спорту администрации Мокш</w:t>
            </w:r>
            <w:r>
              <w:t>анского района, отдел экономики, земельных и имущественных отношений</w:t>
            </w:r>
            <w:r w:rsidRPr="00CC32DD">
              <w:t xml:space="preserve"> администрации Мокшанского района</w:t>
            </w: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0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913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18" w:type="dxa"/>
            <w:vAlign w:val="center"/>
          </w:tcPr>
          <w:p w:rsidR="005F7DEA" w:rsidRPr="00CC32DD" w:rsidRDefault="005F7DEA" w:rsidP="00DA5DBA">
            <w:r w:rsidRPr="00CC32DD">
              <w:t xml:space="preserve">Информирование и консультирование молодых людей в возрасте от 14 до 30 лет о программах </w:t>
            </w:r>
            <w:r w:rsidRPr="00CC32DD">
              <w:br/>
              <w:t xml:space="preserve">по поддержке молодежного предпринимательства. Количество молодежи, проинформированной </w:t>
            </w:r>
            <w:r w:rsidRPr="00CC32DD">
              <w:br/>
              <w:t>о программах: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221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5F7DEA" w:rsidRPr="00CC32DD" w:rsidTr="00DA5DBA">
        <w:trPr>
          <w:trHeight w:val="221"/>
        </w:trPr>
        <w:tc>
          <w:tcPr>
            <w:tcW w:w="710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5F7DEA" w:rsidRPr="00CC32DD" w:rsidRDefault="005F7DEA" w:rsidP="00DA5DBA"/>
        </w:tc>
        <w:tc>
          <w:tcPr>
            <w:tcW w:w="2409" w:type="dxa"/>
            <w:vMerge/>
          </w:tcPr>
          <w:p w:rsidR="005F7DEA" w:rsidRPr="00CC32DD" w:rsidRDefault="005F7DEA" w:rsidP="00DA5DBA"/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770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913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18" w:type="dxa"/>
            <w:vAlign w:val="center"/>
          </w:tcPr>
          <w:p w:rsidR="005F7DEA" w:rsidRPr="00CC32DD" w:rsidRDefault="005F7DEA" w:rsidP="00DA5DBA">
            <w:r w:rsidRPr="00CC32DD">
              <w:t xml:space="preserve">не менее 30% молодых людей 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221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DA5DBA">
        <w:trPr>
          <w:trHeight w:val="301"/>
        </w:trPr>
        <w:tc>
          <w:tcPr>
            <w:tcW w:w="710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5F7DEA" w:rsidRPr="00CC32DD" w:rsidRDefault="005F7DEA" w:rsidP="00DA5DBA"/>
        </w:tc>
        <w:tc>
          <w:tcPr>
            <w:tcW w:w="2409" w:type="dxa"/>
            <w:vMerge/>
          </w:tcPr>
          <w:p w:rsidR="005F7DEA" w:rsidRPr="00CC32DD" w:rsidRDefault="005F7DEA" w:rsidP="00DA5DBA"/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2015</w:t>
            </w:r>
          </w:p>
        </w:tc>
        <w:tc>
          <w:tcPr>
            <w:tcW w:w="770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913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18" w:type="dxa"/>
          </w:tcPr>
          <w:p w:rsidR="005F7DEA" w:rsidRPr="00CC32DD" w:rsidRDefault="005F7DEA" w:rsidP="00DA5DBA">
            <w:r w:rsidRPr="00CC32DD">
              <w:t xml:space="preserve">не менее 30% молодых людей 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DA5DBA">
        <w:trPr>
          <w:trHeight w:val="269"/>
        </w:trPr>
        <w:tc>
          <w:tcPr>
            <w:tcW w:w="710" w:type="dxa"/>
            <w:vMerge w:val="restart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2.5.</w:t>
            </w:r>
          </w:p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vAlign w:val="center"/>
          </w:tcPr>
          <w:p w:rsidR="005F7DEA" w:rsidRPr="00CC32DD" w:rsidRDefault="005F7DEA" w:rsidP="00DA5DBA">
            <w:r w:rsidRPr="00CC32DD">
              <w:t>Проведение олимпиад, конкурсов, фестивалей учащихся в области экономики и предпринимательства</w:t>
            </w:r>
          </w:p>
        </w:tc>
        <w:tc>
          <w:tcPr>
            <w:tcW w:w="2409" w:type="dxa"/>
            <w:vMerge w:val="restart"/>
          </w:tcPr>
          <w:p w:rsidR="005F7DEA" w:rsidRPr="00CC32DD" w:rsidRDefault="005F7DEA" w:rsidP="00DA5DBA">
            <w:pPr>
              <w:jc w:val="center"/>
            </w:pPr>
            <w:r w:rsidRPr="00CC32DD">
              <w:t>Отдел по реализации молодежной политики, культуре физической культуре и спорту администрации Мокшанского района, Управление образованием администрации Мокшанского района</w:t>
            </w:r>
          </w:p>
          <w:p w:rsidR="005F7DEA" w:rsidRPr="00CC32DD" w:rsidRDefault="005F7DEA" w:rsidP="00DA5DBA"/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992" w:type="dxa"/>
          </w:tcPr>
          <w:p w:rsidR="005F7DEA" w:rsidRPr="00CC32DD" w:rsidRDefault="005F7DEA" w:rsidP="00DA5DBA">
            <w:pPr>
              <w:jc w:val="center"/>
              <w:rPr>
                <w:highlight w:val="red"/>
              </w:rPr>
            </w:pPr>
          </w:p>
        </w:tc>
        <w:tc>
          <w:tcPr>
            <w:tcW w:w="930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851" w:type="dxa"/>
          </w:tcPr>
          <w:p w:rsidR="005F7DEA" w:rsidRPr="00CC32DD" w:rsidRDefault="005F7DEA" w:rsidP="00DA5DBA">
            <w:pPr>
              <w:jc w:val="center"/>
              <w:rPr>
                <w:highlight w:val="red"/>
              </w:rPr>
            </w:pPr>
          </w:p>
        </w:tc>
        <w:tc>
          <w:tcPr>
            <w:tcW w:w="3118" w:type="dxa"/>
            <w:vAlign w:val="center"/>
          </w:tcPr>
          <w:p w:rsidR="005F7DEA" w:rsidRPr="00CC32DD" w:rsidRDefault="005F7DEA" w:rsidP="00DA5DBA">
            <w:pPr>
              <w:rPr>
                <w:rFonts w:eastAsia="SimSun"/>
              </w:rPr>
            </w:pPr>
            <w:r w:rsidRPr="00CC32DD">
              <w:rPr>
                <w:rFonts w:eastAsia="SimSun"/>
              </w:rPr>
              <w:t>Информационная и рекламная кампания по вовлечению молодежи в предпринимательскую деятельность,</w:t>
            </w:r>
          </w:p>
          <w:p w:rsidR="005F7DEA" w:rsidRPr="00CC32DD" w:rsidRDefault="005F7DEA" w:rsidP="00DA5DBA">
            <w:r w:rsidRPr="00CC32DD">
              <w:rPr>
                <w:rFonts w:eastAsia="SimSun"/>
              </w:rPr>
              <w:t xml:space="preserve">отбор молодых людей, имеющих способности к занятию предпринимательской деятельность. Проведение мероприятий  с охватом: 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5F7DEA" w:rsidRPr="00CC32DD" w:rsidTr="00DA5DBA">
        <w:trPr>
          <w:trHeight w:val="358"/>
        </w:trPr>
        <w:tc>
          <w:tcPr>
            <w:tcW w:w="710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5F7DEA" w:rsidRPr="00CC32DD" w:rsidRDefault="005F7DEA" w:rsidP="00DA5DBA"/>
        </w:tc>
        <w:tc>
          <w:tcPr>
            <w:tcW w:w="2409" w:type="dxa"/>
            <w:vMerge/>
          </w:tcPr>
          <w:p w:rsidR="005F7DEA" w:rsidRPr="00CC32DD" w:rsidRDefault="005F7DEA" w:rsidP="00DA5DBA"/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3118" w:type="dxa"/>
            <w:vAlign w:val="center"/>
          </w:tcPr>
          <w:p w:rsidR="005F7DEA" w:rsidRPr="00CC32DD" w:rsidRDefault="005F7DEA" w:rsidP="00DA5DBA">
            <w:r w:rsidRPr="00CC32DD">
              <w:t>Не менее 30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DA5DBA">
        <w:trPr>
          <w:trHeight w:val="352"/>
        </w:trPr>
        <w:tc>
          <w:tcPr>
            <w:tcW w:w="710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5F7DEA" w:rsidRPr="00CC32DD" w:rsidRDefault="005F7DEA" w:rsidP="00DA5DBA"/>
        </w:tc>
        <w:tc>
          <w:tcPr>
            <w:tcW w:w="2409" w:type="dxa"/>
            <w:vMerge/>
          </w:tcPr>
          <w:p w:rsidR="005F7DEA" w:rsidRPr="00CC32DD" w:rsidRDefault="005F7DEA" w:rsidP="00DA5DBA"/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2015</w:t>
            </w: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3118" w:type="dxa"/>
          </w:tcPr>
          <w:p w:rsidR="005F7DEA" w:rsidRPr="00CC32DD" w:rsidRDefault="005F7DEA" w:rsidP="00DA5DBA">
            <w:r w:rsidRPr="00CC32DD">
              <w:t>Не менее 30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DA5DBA">
        <w:trPr>
          <w:trHeight w:val="273"/>
        </w:trPr>
        <w:tc>
          <w:tcPr>
            <w:tcW w:w="15451" w:type="dxa"/>
            <w:gridSpan w:val="11"/>
          </w:tcPr>
          <w:p w:rsidR="005F7DEA" w:rsidRPr="00CB5C30" w:rsidRDefault="005F7DEA" w:rsidP="00DA5DB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b/>
                <w:sz w:val="20"/>
                <w:szCs w:val="20"/>
              </w:rPr>
              <w:t>3.«Поддержка талантливой молодежи»</w:t>
            </w:r>
          </w:p>
        </w:tc>
      </w:tr>
      <w:tr w:rsidR="005F7DEA" w:rsidRPr="00CC32DD" w:rsidTr="00DA5DBA">
        <w:trPr>
          <w:trHeight w:val="680"/>
        </w:trPr>
        <w:tc>
          <w:tcPr>
            <w:tcW w:w="710" w:type="dxa"/>
            <w:vMerge w:val="restart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3.1.</w:t>
            </w:r>
          </w:p>
        </w:tc>
        <w:tc>
          <w:tcPr>
            <w:tcW w:w="2977" w:type="dxa"/>
            <w:vMerge w:val="restart"/>
            <w:vAlign w:val="center"/>
          </w:tcPr>
          <w:p w:rsidR="005F7DEA" w:rsidRPr="00CC32DD" w:rsidRDefault="005F7DEA" w:rsidP="00DA5DBA">
            <w:r w:rsidRPr="00CC32DD">
              <w:t>Награждение победителей региональных и межрегиональных конкурсов, соревнований, турниров, олимпиад и иных мероприятий</w:t>
            </w:r>
          </w:p>
        </w:tc>
        <w:tc>
          <w:tcPr>
            <w:tcW w:w="2409" w:type="dxa"/>
            <w:vMerge w:val="restart"/>
          </w:tcPr>
          <w:p w:rsidR="005F7DEA" w:rsidRPr="00CC32DD" w:rsidRDefault="005F7DEA" w:rsidP="00DA5DBA">
            <w:r w:rsidRPr="00CC32DD">
              <w:t xml:space="preserve">Отдел по реализации молодежной политики, культуре физической культуре и спорту администрации Мокшанского района </w:t>
            </w: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992" w:type="dxa"/>
          </w:tcPr>
          <w:p w:rsidR="005F7DEA" w:rsidRPr="00CC32DD" w:rsidRDefault="005F7DEA" w:rsidP="00DA5DBA">
            <w:pPr>
              <w:jc w:val="center"/>
              <w:rPr>
                <w:highlight w:val="red"/>
              </w:rPr>
            </w:pPr>
          </w:p>
        </w:tc>
        <w:tc>
          <w:tcPr>
            <w:tcW w:w="930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851" w:type="dxa"/>
          </w:tcPr>
          <w:p w:rsidR="005F7DEA" w:rsidRPr="00CC32DD" w:rsidRDefault="005F7DEA" w:rsidP="00DA5DBA">
            <w:pPr>
              <w:jc w:val="center"/>
              <w:rPr>
                <w:highlight w:val="red"/>
              </w:rPr>
            </w:pPr>
          </w:p>
        </w:tc>
        <w:tc>
          <w:tcPr>
            <w:tcW w:w="3118" w:type="dxa"/>
          </w:tcPr>
          <w:p w:rsidR="005F7DEA" w:rsidRPr="00CC32DD" w:rsidRDefault="005F7DEA" w:rsidP="00DA5DBA">
            <w:pPr>
              <w:pStyle w:val="a"/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32DD">
              <w:rPr>
                <w:rFonts w:ascii="Times New Roman" w:hAnsi="Times New Roman"/>
                <w:sz w:val="20"/>
                <w:szCs w:val="20"/>
              </w:rPr>
              <w:t xml:space="preserve">Награждение победителей региональных и межрегиональных конкурсов, мероприятий молодых людей </w:t>
            </w:r>
            <w:r w:rsidRPr="00CC32DD">
              <w:rPr>
                <w:rFonts w:ascii="Times New Roman" w:hAnsi="Times New Roman"/>
                <w:sz w:val="20"/>
                <w:szCs w:val="20"/>
              </w:rPr>
              <w:br/>
              <w:t>в возрасте от 14 до 25 лет: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221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5F7DEA" w:rsidRPr="00CC32DD" w:rsidTr="00DA5DBA">
        <w:trPr>
          <w:trHeight w:val="247"/>
        </w:trPr>
        <w:tc>
          <w:tcPr>
            <w:tcW w:w="710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vAlign w:val="center"/>
          </w:tcPr>
          <w:p w:rsidR="005F7DEA" w:rsidRPr="00CC32DD" w:rsidRDefault="005F7DEA" w:rsidP="00DA5DBA"/>
        </w:tc>
        <w:tc>
          <w:tcPr>
            <w:tcW w:w="2409" w:type="dxa"/>
            <w:vMerge/>
          </w:tcPr>
          <w:p w:rsidR="005F7DEA" w:rsidRPr="00CC32DD" w:rsidRDefault="005F7DEA" w:rsidP="00DA5DBA"/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3118" w:type="dxa"/>
          </w:tcPr>
          <w:p w:rsidR="005F7DEA" w:rsidRPr="00CC32DD" w:rsidRDefault="005F7DEA" w:rsidP="00DA5DBA">
            <w:pPr>
              <w:jc w:val="center"/>
            </w:pPr>
            <w:r w:rsidRPr="00CC32DD">
              <w:t>10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221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DA5DBA">
        <w:trPr>
          <w:trHeight w:val="211"/>
        </w:trPr>
        <w:tc>
          <w:tcPr>
            <w:tcW w:w="710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vAlign w:val="center"/>
          </w:tcPr>
          <w:p w:rsidR="005F7DEA" w:rsidRPr="00CC32DD" w:rsidRDefault="005F7DEA" w:rsidP="00DA5DBA"/>
        </w:tc>
        <w:tc>
          <w:tcPr>
            <w:tcW w:w="2409" w:type="dxa"/>
            <w:vMerge/>
          </w:tcPr>
          <w:p w:rsidR="005F7DEA" w:rsidRPr="00CC32DD" w:rsidRDefault="005F7DEA" w:rsidP="00DA5DBA"/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2015</w:t>
            </w: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3118" w:type="dxa"/>
          </w:tcPr>
          <w:p w:rsidR="005F7DEA" w:rsidRPr="00CC32DD" w:rsidRDefault="005F7DEA" w:rsidP="00DA5DBA">
            <w:pPr>
              <w:jc w:val="center"/>
            </w:pPr>
            <w:r w:rsidRPr="00CC32DD">
              <w:t>10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221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DA5DBA">
        <w:trPr>
          <w:trHeight w:val="166"/>
        </w:trPr>
        <w:tc>
          <w:tcPr>
            <w:tcW w:w="710" w:type="dxa"/>
            <w:vMerge w:val="restart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3.2.</w:t>
            </w:r>
          </w:p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</w:tcPr>
          <w:p w:rsidR="005F7DEA" w:rsidRPr="00CC32DD" w:rsidRDefault="005F7DEA" w:rsidP="00DA5DBA">
            <w:pPr>
              <w:ind w:left="80" w:hanging="80"/>
              <w:jc w:val="both"/>
            </w:pPr>
            <w:r w:rsidRPr="00CC32DD">
              <w:t>Проведение выставочных мероприятий по научно-техническому и прикладному творчеству молодежи</w:t>
            </w:r>
          </w:p>
        </w:tc>
        <w:tc>
          <w:tcPr>
            <w:tcW w:w="2409" w:type="dxa"/>
            <w:vMerge w:val="restart"/>
          </w:tcPr>
          <w:p w:rsidR="005F7DEA" w:rsidRPr="00CC32DD" w:rsidRDefault="005F7DEA" w:rsidP="00DA5DBA">
            <w:r w:rsidRPr="00CC32DD">
              <w:t>Отдел по реализации молодежной политики, культуре физической культуре и спорту администрации Мокшанского района, Управление образованием администрации Мокшанского района</w:t>
            </w: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0" w:type="dxa"/>
          </w:tcPr>
          <w:p w:rsidR="005F7DEA" w:rsidRPr="00CC32DD" w:rsidRDefault="005F7DEA" w:rsidP="00DA5DBA">
            <w:pPr>
              <w:jc w:val="center"/>
              <w:rPr>
                <w:highlight w:val="red"/>
              </w:rPr>
            </w:pPr>
          </w:p>
        </w:tc>
        <w:tc>
          <w:tcPr>
            <w:tcW w:w="913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992" w:type="dxa"/>
          </w:tcPr>
          <w:p w:rsidR="005F7DEA" w:rsidRPr="00CC32DD" w:rsidRDefault="005F7DEA" w:rsidP="00DA5DBA">
            <w:pPr>
              <w:jc w:val="center"/>
              <w:rPr>
                <w:highlight w:val="red"/>
              </w:rPr>
            </w:pP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  <w:rPr>
                <w:highlight w:val="red"/>
              </w:rPr>
            </w:pP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3118" w:type="dxa"/>
          </w:tcPr>
          <w:p w:rsidR="005F7DEA" w:rsidRPr="00CC32DD" w:rsidRDefault="005F7DEA" w:rsidP="00DA5DBA">
            <w:pPr>
              <w:pStyle w:val="a"/>
              <w:spacing w:line="204" w:lineRule="auto"/>
              <w:jc w:val="center"/>
              <w:rPr>
                <w:sz w:val="20"/>
                <w:szCs w:val="20"/>
              </w:rPr>
            </w:pPr>
            <w:r w:rsidRPr="00CC32DD">
              <w:rPr>
                <w:rFonts w:ascii="Times New Roman" w:hAnsi="Times New Roman"/>
                <w:sz w:val="20"/>
                <w:szCs w:val="20"/>
              </w:rPr>
              <w:t>Проведение выставочных, конкурсных и иных мероприятий по научно-техническому и прикладному творчеству молодежи с охватом участников: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221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F7DEA" w:rsidRPr="00CC32DD" w:rsidTr="00DA5DBA">
        <w:trPr>
          <w:trHeight w:val="380"/>
        </w:trPr>
        <w:tc>
          <w:tcPr>
            <w:tcW w:w="710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5F7DEA" w:rsidRPr="00CC32DD" w:rsidRDefault="005F7DEA" w:rsidP="00DA5DBA"/>
        </w:tc>
        <w:tc>
          <w:tcPr>
            <w:tcW w:w="2409" w:type="dxa"/>
            <w:vMerge/>
          </w:tcPr>
          <w:p w:rsidR="005F7DEA" w:rsidRPr="00CC32DD" w:rsidRDefault="005F7DEA" w:rsidP="00DA5DBA"/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770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913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18" w:type="dxa"/>
          </w:tcPr>
          <w:p w:rsidR="005F7DEA" w:rsidRPr="00CC32DD" w:rsidRDefault="005F7DEA" w:rsidP="00DA5DBA">
            <w:r w:rsidRPr="00CC32DD">
              <w:t>не менее 50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221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DA5DBA">
        <w:trPr>
          <w:trHeight w:val="430"/>
        </w:trPr>
        <w:tc>
          <w:tcPr>
            <w:tcW w:w="710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5F7DEA" w:rsidRPr="00CC32DD" w:rsidRDefault="005F7DEA" w:rsidP="00DA5DBA"/>
        </w:tc>
        <w:tc>
          <w:tcPr>
            <w:tcW w:w="2409" w:type="dxa"/>
            <w:vMerge/>
          </w:tcPr>
          <w:p w:rsidR="005F7DEA" w:rsidRPr="00CC32DD" w:rsidRDefault="005F7DEA" w:rsidP="00DA5DBA"/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2015</w:t>
            </w:r>
          </w:p>
        </w:tc>
        <w:tc>
          <w:tcPr>
            <w:tcW w:w="770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913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18" w:type="dxa"/>
          </w:tcPr>
          <w:p w:rsidR="005F7DEA" w:rsidRPr="00CC32DD" w:rsidRDefault="005F7DEA" w:rsidP="00DA5DBA">
            <w:r w:rsidRPr="00CC32DD">
              <w:t>не менее 50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221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DA5DBA">
        <w:trPr>
          <w:trHeight w:val="206"/>
        </w:trPr>
        <w:tc>
          <w:tcPr>
            <w:tcW w:w="710" w:type="dxa"/>
            <w:vMerge w:val="restart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3.3.</w:t>
            </w:r>
          </w:p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vAlign w:val="center"/>
          </w:tcPr>
          <w:p w:rsidR="005F7DEA" w:rsidRPr="00CC32DD" w:rsidRDefault="005F7DEA" w:rsidP="00DA5DBA">
            <w:pPr>
              <w:ind w:left="35" w:hanging="35"/>
              <w:jc w:val="both"/>
            </w:pPr>
            <w:r w:rsidRPr="00CC32DD">
              <w:t xml:space="preserve">Проведение районных фестивалей конкурсов, форумов, направленных на развитие инновационной, пред-принимательской активности молодежи, </w:t>
            </w:r>
            <w:r w:rsidRPr="00CC32DD">
              <w:rPr>
                <w:spacing w:val="-10"/>
              </w:rPr>
              <w:t>научно-технического</w:t>
            </w:r>
            <w:r w:rsidRPr="00CC32DD">
              <w:t xml:space="preserve">, </w:t>
            </w:r>
            <w:r w:rsidRPr="00CC32DD">
              <w:rPr>
                <w:spacing w:val="-10"/>
              </w:rPr>
              <w:t>художественного</w:t>
            </w:r>
            <w:r w:rsidRPr="00CC32DD">
              <w:t xml:space="preserve"> и других видов творчества</w:t>
            </w:r>
          </w:p>
        </w:tc>
        <w:tc>
          <w:tcPr>
            <w:tcW w:w="2409" w:type="dxa"/>
            <w:vMerge w:val="restart"/>
          </w:tcPr>
          <w:p w:rsidR="005F7DEA" w:rsidRPr="00CC32DD" w:rsidRDefault="005F7DEA" w:rsidP="00DA5DBA">
            <w:r w:rsidRPr="00CC32DD">
              <w:t>Отдел по реализации молодежной политики, культуре физической культуре и спорту администрации Мокшанского района, Управление образованием администрации Мокшанского района</w:t>
            </w: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992" w:type="dxa"/>
          </w:tcPr>
          <w:p w:rsidR="005F7DEA" w:rsidRPr="00CC32DD" w:rsidRDefault="005F7DEA" w:rsidP="00DA5DBA">
            <w:pPr>
              <w:jc w:val="center"/>
              <w:rPr>
                <w:highlight w:val="red"/>
              </w:rPr>
            </w:pPr>
          </w:p>
        </w:tc>
        <w:tc>
          <w:tcPr>
            <w:tcW w:w="930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851" w:type="dxa"/>
          </w:tcPr>
          <w:p w:rsidR="005F7DEA" w:rsidRPr="00CC32DD" w:rsidRDefault="005F7DEA" w:rsidP="00DA5DBA">
            <w:pPr>
              <w:jc w:val="center"/>
              <w:rPr>
                <w:highlight w:val="red"/>
              </w:rPr>
            </w:pPr>
          </w:p>
        </w:tc>
        <w:tc>
          <w:tcPr>
            <w:tcW w:w="3118" w:type="dxa"/>
          </w:tcPr>
          <w:p w:rsidR="005F7DEA" w:rsidRPr="00CC32DD" w:rsidRDefault="005F7DEA" w:rsidP="00DA5DBA">
            <w:pPr>
              <w:autoSpaceDE w:val="0"/>
              <w:autoSpaceDN w:val="0"/>
              <w:adjustRightInd w:val="0"/>
              <w:spacing w:line="204" w:lineRule="auto"/>
              <w:jc w:val="center"/>
            </w:pPr>
            <w:r w:rsidRPr="00CC32DD">
              <w:t>Проведение мероприятий</w:t>
            </w:r>
          </w:p>
          <w:p w:rsidR="005F7DEA" w:rsidRPr="00CC32DD" w:rsidRDefault="005F7DEA" w:rsidP="00DA5DBA">
            <w:pPr>
              <w:pStyle w:val="a"/>
              <w:spacing w:line="204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32DD">
              <w:rPr>
                <w:rFonts w:ascii="Times New Roman" w:hAnsi="Times New Roman"/>
                <w:sz w:val="20"/>
                <w:szCs w:val="20"/>
              </w:rPr>
              <w:t>с охватом участников: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221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5F7DEA" w:rsidRPr="00CC32DD" w:rsidTr="00DA5DBA">
        <w:trPr>
          <w:trHeight w:val="427"/>
        </w:trPr>
        <w:tc>
          <w:tcPr>
            <w:tcW w:w="710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5F7DEA" w:rsidRPr="00CC32DD" w:rsidRDefault="005F7DEA" w:rsidP="00DA5DBA"/>
        </w:tc>
        <w:tc>
          <w:tcPr>
            <w:tcW w:w="2409" w:type="dxa"/>
            <w:vMerge/>
          </w:tcPr>
          <w:p w:rsidR="005F7DEA" w:rsidRPr="00CC32DD" w:rsidRDefault="005F7DEA" w:rsidP="00DA5DBA"/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3118" w:type="dxa"/>
          </w:tcPr>
          <w:p w:rsidR="005F7DEA" w:rsidRPr="00CC32DD" w:rsidRDefault="005F7DEA" w:rsidP="00DA5DBA">
            <w:pPr>
              <w:jc w:val="center"/>
            </w:pPr>
            <w:r w:rsidRPr="00CC32DD">
              <w:t>не менее 100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DA5DBA">
        <w:trPr>
          <w:trHeight w:val="411"/>
        </w:trPr>
        <w:tc>
          <w:tcPr>
            <w:tcW w:w="710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5F7DEA" w:rsidRPr="00CC32DD" w:rsidRDefault="005F7DEA" w:rsidP="00DA5DBA"/>
        </w:tc>
        <w:tc>
          <w:tcPr>
            <w:tcW w:w="2409" w:type="dxa"/>
            <w:vMerge/>
          </w:tcPr>
          <w:p w:rsidR="005F7DEA" w:rsidRPr="00CC32DD" w:rsidRDefault="005F7DEA" w:rsidP="00DA5DBA"/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2015</w:t>
            </w: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3118" w:type="dxa"/>
          </w:tcPr>
          <w:p w:rsidR="005F7DEA" w:rsidRPr="00CC32DD" w:rsidRDefault="005F7DEA" w:rsidP="00DA5DBA">
            <w:r w:rsidRPr="00CC32DD">
              <w:t>не менее 100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DA5DBA">
        <w:trPr>
          <w:trHeight w:val="121"/>
        </w:trPr>
        <w:tc>
          <w:tcPr>
            <w:tcW w:w="15451" w:type="dxa"/>
            <w:gridSpan w:val="11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b/>
                <w:sz w:val="20"/>
                <w:szCs w:val="20"/>
              </w:rPr>
              <w:t>4. «Поддержка молодой семьи»</w:t>
            </w:r>
          </w:p>
        </w:tc>
      </w:tr>
      <w:tr w:rsidR="005F7DEA" w:rsidRPr="00CC32DD" w:rsidTr="00DA5DBA">
        <w:trPr>
          <w:trHeight w:val="285"/>
        </w:trPr>
        <w:tc>
          <w:tcPr>
            <w:tcW w:w="710" w:type="dxa"/>
            <w:vMerge w:val="restart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4.1.</w:t>
            </w:r>
          </w:p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vAlign w:val="center"/>
          </w:tcPr>
          <w:p w:rsidR="005F7DEA" w:rsidRPr="00CC32DD" w:rsidRDefault="005F7DEA" w:rsidP="00DA5DBA">
            <w:pPr>
              <w:ind w:right="-26"/>
            </w:pPr>
            <w:r w:rsidRPr="00CC32DD">
              <w:t>Проведение социологических опросов среди молодых семей, обследование жилищно -бытовых условий нуждающихся в их улучшении семейных пар с целью дальнейшего анализа и оказания возможной помощи</w:t>
            </w:r>
          </w:p>
        </w:tc>
        <w:tc>
          <w:tcPr>
            <w:tcW w:w="2409" w:type="dxa"/>
            <w:vMerge w:val="restart"/>
          </w:tcPr>
          <w:p w:rsidR="005F7DEA" w:rsidRPr="00CC32DD" w:rsidRDefault="005F7DEA" w:rsidP="00DA5DBA">
            <w:r w:rsidRPr="00CC32DD">
              <w:t xml:space="preserve">Отдел по реализации молодежной политики, культуре физической культуре и спорту администрации Мокшанского района , Управление социальной защиты населения администрации Мокшанского района </w:t>
            </w: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0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913" w:type="dxa"/>
          </w:tcPr>
          <w:p w:rsidR="005F7DEA" w:rsidRPr="00CC32DD" w:rsidRDefault="005F7DEA" w:rsidP="00DA5DBA">
            <w:pPr>
              <w:jc w:val="center"/>
              <w:rPr>
                <w:highlight w:val="red"/>
              </w:rPr>
            </w:pP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  <w:rPr>
                <w:highlight w:val="red"/>
              </w:rPr>
            </w:pP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3118" w:type="dxa"/>
          </w:tcPr>
          <w:p w:rsidR="005F7DEA" w:rsidRPr="00CC32DD" w:rsidRDefault="005F7DEA" w:rsidP="00DA5DBA">
            <w:pPr>
              <w:jc w:val="center"/>
            </w:pPr>
          </w:p>
          <w:p w:rsidR="005F7DEA" w:rsidRPr="00CC32DD" w:rsidRDefault="005F7DEA" w:rsidP="00DA5DBA">
            <w:pPr>
              <w:jc w:val="center"/>
            </w:pPr>
            <w:r w:rsidRPr="00CC32DD">
              <w:t>Проведение социологических опросов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363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F7DEA" w:rsidRPr="00CC32DD" w:rsidTr="00DA5DBA">
        <w:trPr>
          <w:trHeight w:val="183"/>
        </w:trPr>
        <w:tc>
          <w:tcPr>
            <w:tcW w:w="710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vAlign w:val="center"/>
          </w:tcPr>
          <w:p w:rsidR="005F7DEA" w:rsidRPr="00CC32DD" w:rsidRDefault="005F7DEA" w:rsidP="00DA5DBA"/>
        </w:tc>
        <w:tc>
          <w:tcPr>
            <w:tcW w:w="2409" w:type="dxa"/>
            <w:vMerge/>
          </w:tcPr>
          <w:p w:rsidR="005F7DEA" w:rsidRPr="00CC32DD" w:rsidRDefault="005F7DEA" w:rsidP="00DA5DBA"/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770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13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18" w:type="dxa"/>
          </w:tcPr>
          <w:p w:rsidR="005F7DEA" w:rsidRPr="00CC32DD" w:rsidRDefault="005F7DEA" w:rsidP="00DA5DBA">
            <w:r w:rsidRPr="00CC32DD">
              <w:t>Не менее 10 % молодых людей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36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DA5DBA">
        <w:trPr>
          <w:trHeight w:val="220"/>
        </w:trPr>
        <w:tc>
          <w:tcPr>
            <w:tcW w:w="710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vAlign w:val="center"/>
          </w:tcPr>
          <w:p w:rsidR="005F7DEA" w:rsidRPr="00CC32DD" w:rsidRDefault="005F7DEA" w:rsidP="00DA5DBA"/>
        </w:tc>
        <w:tc>
          <w:tcPr>
            <w:tcW w:w="2409" w:type="dxa"/>
            <w:vMerge/>
          </w:tcPr>
          <w:p w:rsidR="005F7DEA" w:rsidRPr="00CC32DD" w:rsidRDefault="005F7DEA" w:rsidP="00DA5DBA"/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2015</w:t>
            </w:r>
          </w:p>
        </w:tc>
        <w:tc>
          <w:tcPr>
            <w:tcW w:w="770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13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18" w:type="dxa"/>
          </w:tcPr>
          <w:p w:rsidR="005F7DEA" w:rsidRPr="00CC32DD" w:rsidRDefault="005F7DEA" w:rsidP="00DA5DBA">
            <w:r w:rsidRPr="00CC32DD">
              <w:t>Не менее 10 % молодых семей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36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DA5DBA">
        <w:trPr>
          <w:trHeight w:val="332"/>
        </w:trPr>
        <w:tc>
          <w:tcPr>
            <w:tcW w:w="710" w:type="dxa"/>
            <w:vMerge w:val="restart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4.2.</w:t>
            </w:r>
          </w:p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vAlign w:val="center"/>
          </w:tcPr>
          <w:p w:rsidR="005F7DEA" w:rsidRPr="00CC32DD" w:rsidRDefault="005F7DEA" w:rsidP="00DA5DBA">
            <w:pPr>
              <w:ind w:left="80" w:hanging="80"/>
            </w:pPr>
            <w:r w:rsidRPr="00CC32DD">
              <w:t>Проведение районного конкурса «Успешная семья»</w:t>
            </w:r>
          </w:p>
        </w:tc>
        <w:tc>
          <w:tcPr>
            <w:tcW w:w="2409" w:type="dxa"/>
            <w:vMerge w:val="restart"/>
          </w:tcPr>
          <w:p w:rsidR="005F7DEA" w:rsidRPr="00CC32DD" w:rsidRDefault="005F7DEA" w:rsidP="00DA5DBA">
            <w:r w:rsidRPr="00CC32DD">
              <w:rPr>
                <w:sz w:val="16"/>
                <w:szCs w:val="16"/>
              </w:rPr>
              <w:t xml:space="preserve">Отдел по реализации молодежной политики, культуре физической культуре и спорту администрации Мокшанского района Управление образованием администрации Мокшанского района, Управление социальной защиты населения администрации Мокшанского района </w:t>
            </w: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  <w:rPr>
                <w:highlight w:val="red"/>
              </w:rPr>
            </w:pP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3118" w:type="dxa"/>
          </w:tcPr>
          <w:p w:rsidR="005F7DEA" w:rsidRPr="00CC32DD" w:rsidRDefault="005F7DEA" w:rsidP="00DA5DBA">
            <w:pPr>
              <w:pStyle w:val="a"/>
              <w:spacing w:line="223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32DD">
              <w:rPr>
                <w:rFonts w:ascii="Times New Roman" w:hAnsi="Times New Roman"/>
                <w:sz w:val="20"/>
                <w:szCs w:val="20"/>
              </w:rPr>
              <w:t>Проведение ежегодно мероприятия, направленных на поддержку молодой семьи, с охватом участников: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363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5F7DEA" w:rsidRPr="00CC32DD" w:rsidTr="00DA5DBA">
        <w:trPr>
          <w:trHeight w:val="253"/>
        </w:trPr>
        <w:tc>
          <w:tcPr>
            <w:tcW w:w="710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5F7DEA" w:rsidRPr="00CC32DD" w:rsidRDefault="005F7DEA" w:rsidP="00DA5DBA"/>
        </w:tc>
        <w:tc>
          <w:tcPr>
            <w:tcW w:w="2409" w:type="dxa"/>
            <w:vMerge/>
          </w:tcPr>
          <w:p w:rsidR="005F7DEA" w:rsidRPr="00CC32DD" w:rsidRDefault="005F7DEA" w:rsidP="00DA5DBA"/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18" w:type="dxa"/>
          </w:tcPr>
          <w:p w:rsidR="005F7DEA" w:rsidRPr="00CC32DD" w:rsidRDefault="005F7DEA" w:rsidP="00DA5DBA">
            <w:pPr>
              <w:jc w:val="center"/>
            </w:pPr>
            <w:r w:rsidRPr="00CC32DD">
              <w:t>не менее 200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36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DA5DBA">
        <w:trPr>
          <w:trHeight w:val="475"/>
        </w:trPr>
        <w:tc>
          <w:tcPr>
            <w:tcW w:w="710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5F7DEA" w:rsidRPr="00CC32DD" w:rsidRDefault="005F7DEA" w:rsidP="00DA5DBA"/>
        </w:tc>
        <w:tc>
          <w:tcPr>
            <w:tcW w:w="2409" w:type="dxa"/>
            <w:vMerge/>
          </w:tcPr>
          <w:p w:rsidR="005F7DEA" w:rsidRPr="00CC32DD" w:rsidRDefault="005F7DEA" w:rsidP="00DA5DBA"/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2015</w:t>
            </w: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18" w:type="dxa"/>
          </w:tcPr>
          <w:p w:rsidR="005F7DEA" w:rsidRPr="00CC32DD" w:rsidRDefault="005F7DEA" w:rsidP="00DA5DBA">
            <w:pPr>
              <w:pStyle w:val="a"/>
              <w:spacing w:line="223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32DD">
              <w:rPr>
                <w:rFonts w:ascii="Times New Roman" w:hAnsi="Times New Roman"/>
                <w:sz w:val="20"/>
                <w:szCs w:val="20"/>
              </w:rPr>
              <w:t>не менее 200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36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DA5DBA">
        <w:trPr>
          <w:trHeight w:val="237"/>
        </w:trPr>
        <w:tc>
          <w:tcPr>
            <w:tcW w:w="710" w:type="dxa"/>
            <w:vMerge w:val="restart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4.3.</w:t>
            </w:r>
          </w:p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</w:tcPr>
          <w:p w:rsidR="005F7DEA" w:rsidRPr="00CC32DD" w:rsidRDefault="005F7DEA" w:rsidP="00DA5DBA">
            <w:pPr>
              <w:pStyle w:val="a"/>
              <w:rPr>
                <w:rFonts w:ascii="Times New Roman" w:hAnsi="Times New Roman"/>
                <w:sz w:val="20"/>
                <w:szCs w:val="20"/>
              </w:rPr>
            </w:pPr>
            <w:r w:rsidRPr="00CC32DD">
              <w:rPr>
                <w:rFonts w:ascii="Times New Roman" w:hAnsi="Times New Roman"/>
                <w:sz w:val="20"/>
                <w:szCs w:val="20"/>
              </w:rPr>
              <w:t>Проведение районных мероприятий по празднованию международных дней защиты детей, матери, семьи</w:t>
            </w:r>
          </w:p>
        </w:tc>
        <w:tc>
          <w:tcPr>
            <w:tcW w:w="2409" w:type="dxa"/>
            <w:vMerge w:val="restart"/>
          </w:tcPr>
          <w:p w:rsidR="005F7DEA" w:rsidRPr="008C3AEE" w:rsidRDefault="005F7DEA" w:rsidP="00DA5DBA">
            <w:pPr>
              <w:rPr>
                <w:sz w:val="16"/>
                <w:szCs w:val="16"/>
              </w:rPr>
            </w:pPr>
          </w:p>
          <w:p w:rsidR="005F7DEA" w:rsidRPr="00CC32DD" w:rsidRDefault="005F7DEA" w:rsidP="00DA5DBA">
            <w:pPr>
              <w:rPr>
                <w:sz w:val="18"/>
                <w:szCs w:val="18"/>
              </w:rPr>
            </w:pPr>
            <w:r w:rsidRPr="00CC32DD">
              <w:rPr>
                <w:sz w:val="18"/>
                <w:szCs w:val="18"/>
              </w:rPr>
              <w:t xml:space="preserve">Отдел по реализации молодежной политики, культуре физической культуре и спорту администрации Мокшанского района Управление образованием администрации Мокшанского района, Управление социальной защиты населения администрации Мокшанского района </w:t>
            </w: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  <w:rPr>
                <w:highlight w:val="red"/>
              </w:rPr>
            </w:pP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3118" w:type="dxa"/>
          </w:tcPr>
          <w:p w:rsidR="005F7DEA" w:rsidRPr="00CC32DD" w:rsidRDefault="005F7DEA" w:rsidP="00DA5DBA">
            <w:r w:rsidRPr="00CC32DD">
              <w:t xml:space="preserve">Пропаганда здорового  </w:t>
            </w:r>
            <w:r w:rsidRPr="00CC32DD">
              <w:br/>
              <w:t xml:space="preserve">образа жизни, укрепление семейных традиций, обеспечение </w:t>
            </w:r>
            <w:r w:rsidRPr="00CC32DD">
              <w:br/>
              <w:t>прав и социальных гарантий детей, с охватом участников: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363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F7DEA" w:rsidRPr="00CC32DD" w:rsidTr="00DA5DBA">
        <w:trPr>
          <w:trHeight w:val="269"/>
        </w:trPr>
        <w:tc>
          <w:tcPr>
            <w:tcW w:w="710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vAlign w:val="center"/>
          </w:tcPr>
          <w:p w:rsidR="005F7DEA" w:rsidRPr="00CC32DD" w:rsidRDefault="005F7DEA" w:rsidP="00DA5DBA"/>
        </w:tc>
        <w:tc>
          <w:tcPr>
            <w:tcW w:w="2409" w:type="dxa"/>
            <w:vMerge/>
          </w:tcPr>
          <w:p w:rsidR="005F7DEA" w:rsidRPr="00CC32DD" w:rsidRDefault="005F7DEA" w:rsidP="00DA5DBA"/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9,0</w:t>
            </w: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9,0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18" w:type="dxa"/>
          </w:tcPr>
          <w:p w:rsidR="005F7DEA" w:rsidRPr="00CC32DD" w:rsidRDefault="005F7DEA" w:rsidP="00DA5DBA">
            <w:r w:rsidRPr="00CC32DD">
              <w:t>Не менее 200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DA5DBA">
        <w:trPr>
          <w:trHeight w:val="223"/>
        </w:trPr>
        <w:tc>
          <w:tcPr>
            <w:tcW w:w="710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vAlign w:val="center"/>
          </w:tcPr>
          <w:p w:rsidR="005F7DEA" w:rsidRPr="00CC32DD" w:rsidRDefault="005F7DEA" w:rsidP="00DA5DBA"/>
        </w:tc>
        <w:tc>
          <w:tcPr>
            <w:tcW w:w="2409" w:type="dxa"/>
            <w:vMerge/>
          </w:tcPr>
          <w:p w:rsidR="005F7DEA" w:rsidRPr="00CC32DD" w:rsidRDefault="005F7DEA" w:rsidP="00DA5DBA"/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2015</w:t>
            </w: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9,0</w:t>
            </w: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9,0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18" w:type="dxa"/>
          </w:tcPr>
          <w:p w:rsidR="005F7DEA" w:rsidRPr="00CC32DD" w:rsidRDefault="005F7DEA" w:rsidP="00DA5DBA">
            <w:r w:rsidRPr="00CC32DD">
              <w:t>Не менее 200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DA5DBA">
        <w:trPr>
          <w:trHeight w:val="158"/>
        </w:trPr>
        <w:tc>
          <w:tcPr>
            <w:tcW w:w="710" w:type="dxa"/>
            <w:vMerge w:val="restart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4.4.</w:t>
            </w:r>
          </w:p>
        </w:tc>
        <w:tc>
          <w:tcPr>
            <w:tcW w:w="2977" w:type="dxa"/>
            <w:vMerge w:val="restart"/>
            <w:vAlign w:val="center"/>
          </w:tcPr>
          <w:p w:rsidR="005F7DEA" w:rsidRPr="00CC32DD" w:rsidRDefault="005F7DEA" w:rsidP="00DA5DBA">
            <w:r w:rsidRPr="00CC32DD">
              <w:t>Развитие системы молодежного и семейного отдыха, путем расширения сети клубных объединений при учреждениях культуры  и образовательных организациях</w:t>
            </w:r>
          </w:p>
        </w:tc>
        <w:tc>
          <w:tcPr>
            <w:tcW w:w="2409" w:type="dxa"/>
            <w:vMerge w:val="restart"/>
          </w:tcPr>
          <w:p w:rsidR="005F7DEA" w:rsidRPr="00CC32DD" w:rsidRDefault="005F7DEA" w:rsidP="00DA5DBA">
            <w:r w:rsidRPr="00CC32DD">
              <w:t>Отдел по реализации молодежной политики, культуре физической культуре и спорту администрации Мокшанского района Управление образованием администрации Мокшанского района</w:t>
            </w: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0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913" w:type="dxa"/>
          </w:tcPr>
          <w:p w:rsidR="005F7DEA" w:rsidRPr="00CC32DD" w:rsidRDefault="005F7DEA" w:rsidP="00DA5DBA">
            <w:pPr>
              <w:jc w:val="center"/>
              <w:rPr>
                <w:highlight w:val="red"/>
              </w:rPr>
            </w:pP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  <w:rPr>
                <w:highlight w:val="red"/>
              </w:rPr>
            </w:pP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3118" w:type="dxa"/>
            <w:vAlign w:val="center"/>
          </w:tcPr>
          <w:p w:rsidR="005F7DEA" w:rsidRPr="00CC32DD" w:rsidRDefault="005F7DEA" w:rsidP="00DA5DBA">
            <w:r w:rsidRPr="00CC32DD">
              <w:t>Создание клубных объединений при учреждениях культуры и образования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F7DEA" w:rsidRPr="00CC32DD" w:rsidTr="00DA5DBA">
        <w:trPr>
          <w:trHeight w:val="443"/>
        </w:trPr>
        <w:tc>
          <w:tcPr>
            <w:tcW w:w="710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vAlign w:val="center"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2409" w:type="dxa"/>
            <w:vMerge/>
            <w:vAlign w:val="center"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770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13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18" w:type="dxa"/>
            <w:vAlign w:val="center"/>
          </w:tcPr>
          <w:p w:rsidR="005F7DEA" w:rsidRPr="00CC32DD" w:rsidRDefault="005F7DEA" w:rsidP="00DA5DBA">
            <w:r w:rsidRPr="00CC32DD">
              <w:t xml:space="preserve">не менее 3 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DA5DBA">
        <w:trPr>
          <w:trHeight w:val="316"/>
        </w:trPr>
        <w:tc>
          <w:tcPr>
            <w:tcW w:w="710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vAlign w:val="center"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2409" w:type="dxa"/>
            <w:vMerge/>
            <w:vAlign w:val="center"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2015</w:t>
            </w:r>
          </w:p>
        </w:tc>
        <w:tc>
          <w:tcPr>
            <w:tcW w:w="770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13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18" w:type="dxa"/>
          </w:tcPr>
          <w:p w:rsidR="005F7DEA" w:rsidRPr="00CC32DD" w:rsidRDefault="005F7DEA" w:rsidP="00DA5DBA">
            <w:r w:rsidRPr="00CC32DD">
              <w:t xml:space="preserve">не менее 3 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DA5DBA">
        <w:trPr>
          <w:trHeight w:val="348"/>
        </w:trPr>
        <w:tc>
          <w:tcPr>
            <w:tcW w:w="710" w:type="dxa"/>
            <w:vMerge w:val="restart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4.5.</w:t>
            </w:r>
          </w:p>
        </w:tc>
        <w:tc>
          <w:tcPr>
            <w:tcW w:w="2977" w:type="dxa"/>
            <w:vMerge w:val="restart"/>
            <w:vAlign w:val="center"/>
          </w:tcPr>
          <w:p w:rsidR="005F7DEA" w:rsidRPr="00CC32DD" w:rsidRDefault="005F7DEA" w:rsidP="00DA5DBA">
            <w:pPr>
              <w:ind w:left="594" w:hanging="594"/>
            </w:pPr>
            <w:r w:rsidRPr="00CC32DD">
              <w:t>Участие в зональных и областных семейных конкурсах, фестивалях.</w:t>
            </w:r>
          </w:p>
        </w:tc>
        <w:tc>
          <w:tcPr>
            <w:tcW w:w="2409" w:type="dxa"/>
            <w:vMerge w:val="restart"/>
          </w:tcPr>
          <w:p w:rsidR="005F7DEA" w:rsidRPr="00CC32DD" w:rsidRDefault="005F7DEA" w:rsidP="00DA5DBA">
            <w:r w:rsidRPr="00CC32DD">
              <w:rPr>
                <w:sz w:val="16"/>
                <w:szCs w:val="16"/>
              </w:rPr>
              <w:t xml:space="preserve">Отдел по реализации молодежной политики, культуре физической культуре и спорту администрации Мокшанского района Управление образованием администрации Мокшанского района, Управление социальной защиты населения администрации Мокшанского района </w:t>
            </w: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  <w:rPr>
                <w:highlight w:val="red"/>
              </w:rPr>
            </w:pP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3118" w:type="dxa"/>
            <w:vAlign w:val="center"/>
          </w:tcPr>
          <w:p w:rsidR="005F7DEA" w:rsidRPr="00CC32DD" w:rsidRDefault="005F7DEA" w:rsidP="00DA5DBA">
            <w:r w:rsidRPr="00CC32DD">
              <w:t>Участие  семей Мокшанского района на зональном и областном уровне: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F7DEA" w:rsidRPr="00CC32DD" w:rsidTr="00DA5DBA">
        <w:trPr>
          <w:trHeight w:val="300"/>
        </w:trPr>
        <w:tc>
          <w:tcPr>
            <w:tcW w:w="710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vAlign w:val="center"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2409" w:type="dxa"/>
            <w:vMerge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18" w:type="dxa"/>
            <w:vAlign w:val="center"/>
          </w:tcPr>
          <w:p w:rsidR="005F7DEA" w:rsidRPr="00CC32DD" w:rsidRDefault="005F7DEA" w:rsidP="00DA5DBA">
            <w:r w:rsidRPr="00CC32DD">
              <w:t>не менее 3 семей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DA5DBA">
        <w:trPr>
          <w:trHeight w:val="253"/>
        </w:trPr>
        <w:tc>
          <w:tcPr>
            <w:tcW w:w="710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vAlign w:val="center"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2409" w:type="dxa"/>
            <w:vMerge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2015</w:t>
            </w: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18" w:type="dxa"/>
          </w:tcPr>
          <w:p w:rsidR="005F7DEA" w:rsidRPr="00CC32DD" w:rsidRDefault="005F7DEA" w:rsidP="00DA5DBA">
            <w:r w:rsidRPr="00CC32DD">
              <w:t>не менее 3 семей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DA5DBA">
        <w:trPr>
          <w:trHeight w:val="253"/>
        </w:trPr>
        <w:tc>
          <w:tcPr>
            <w:tcW w:w="15451" w:type="dxa"/>
            <w:gridSpan w:val="11"/>
          </w:tcPr>
          <w:p w:rsidR="005F7DEA" w:rsidRPr="00CB5C30" w:rsidRDefault="005F7DEA" w:rsidP="00DA5DB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b/>
                <w:bCs/>
                <w:sz w:val="20"/>
                <w:szCs w:val="20"/>
              </w:rPr>
              <w:t>5. «Формирование и развитие системы детского и подросткового досуга и отдыха по месту жительства.»</w:t>
            </w:r>
          </w:p>
        </w:tc>
      </w:tr>
      <w:tr w:rsidR="005F7DEA" w:rsidRPr="00CC32DD" w:rsidTr="00DA5DBA">
        <w:trPr>
          <w:trHeight w:val="221"/>
        </w:trPr>
        <w:tc>
          <w:tcPr>
            <w:tcW w:w="710" w:type="dxa"/>
            <w:vMerge w:val="restart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5.1.</w:t>
            </w:r>
          </w:p>
        </w:tc>
        <w:tc>
          <w:tcPr>
            <w:tcW w:w="2977" w:type="dxa"/>
            <w:vMerge w:val="restart"/>
            <w:vAlign w:val="center"/>
          </w:tcPr>
          <w:p w:rsidR="005F7DEA" w:rsidRPr="00CC32DD" w:rsidRDefault="005F7DEA" w:rsidP="00DA5DBA">
            <w:r w:rsidRPr="00CC32DD">
              <w:t>Организация работы  в летний период службы педагогов-организаторов, членов молодежного актива, сводных детских отрядов для работы на детско-спортивных площадках по месту жительства</w:t>
            </w:r>
          </w:p>
        </w:tc>
        <w:tc>
          <w:tcPr>
            <w:tcW w:w="2409" w:type="dxa"/>
            <w:vMerge w:val="restart"/>
          </w:tcPr>
          <w:p w:rsidR="005F7DEA" w:rsidRPr="00CC32DD" w:rsidRDefault="005F7DEA" w:rsidP="00DA5DBA">
            <w:r w:rsidRPr="00CC32DD">
              <w:t>Отдел по реализации молодежной политики, культуре физической культуре и спорту администрации Мокшанского района Управление образованием администрации Мокшанского района</w:t>
            </w: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0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913" w:type="dxa"/>
          </w:tcPr>
          <w:p w:rsidR="005F7DEA" w:rsidRPr="00CC32DD" w:rsidRDefault="005F7DEA" w:rsidP="00DA5DBA">
            <w:pPr>
              <w:jc w:val="center"/>
              <w:rPr>
                <w:highlight w:val="red"/>
              </w:rPr>
            </w:pP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  <w:rPr>
                <w:highlight w:val="red"/>
              </w:rPr>
            </w:pP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3118" w:type="dxa"/>
            <w:vAlign w:val="center"/>
          </w:tcPr>
          <w:p w:rsidR="005F7DEA" w:rsidRPr="00CC32DD" w:rsidRDefault="005F7DEA" w:rsidP="00DA5DBA">
            <w:r w:rsidRPr="00CC32DD">
              <w:t xml:space="preserve">Совершенствование системы подготовки кадров, работающих </w:t>
            </w:r>
            <w:r w:rsidRPr="00CC32DD">
              <w:br/>
              <w:t>в сфере государственной молодежной политики,</w:t>
            </w:r>
          </w:p>
          <w:p w:rsidR="005F7DEA" w:rsidRPr="00CC32DD" w:rsidRDefault="005F7DEA" w:rsidP="00DA5DBA">
            <w:r w:rsidRPr="00CC32DD">
              <w:t xml:space="preserve">Привлечение к работе: 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F7DEA" w:rsidRPr="00CC32DD" w:rsidTr="00DA5DBA">
        <w:trPr>
          <w:trHeight w:val="364"/>
        </w:trPr>
        <w:tc>
          <w:tcPr>
            <w:tcW w:w="710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vAlign w:val="center"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2409" w:type="dxa"/>
            <w:vMerge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770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13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18" w:type="dxa"/>
            <w:vAlign w:val="center"/>
          </w:tcPr>
          <w:p w:rsidR="005F7DEA" w:rsidRPr="00CC32DD" w:rsidRDefault="005F7DEA" w:rsidP="00DA5DBA">
            <w:r w:rsidRPr="00CC32DD">
              <w:t>не менее 10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DA5DBA">
        <w:trPr>
          <w:trHeight w:val="253"/>
        </w:trPr>
        <w:tc>
          <w:tcPr>
            <w:tcW w:w="710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vAlign w:val="center"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2409" w:type="dxa"/>
            <w:vMerge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2015</w:t>
            </w:r>
          </w:p>
        </w:tc>
        <w:tc>
          <w:tcPr>
            <w:tcW w:w="770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13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18" w:type="dxa"/>
          </w:tcPr>
          <w:p w:rsidR="005F7DEA" w:rsidRPr="00CC32DD" w:rsidRDefault="005F7DEA" w:rsidP="00DA5DBA">
            <w:r w:rsidRPr="00CC32DD">
              <w:t>не менее 10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DA5DBA">
        <w:trPr>
          <w:trHeight w:val="221"/>
        </w:trPr>
        <w:tc>
          <w:tcPr>
            <w:tcW w:w="710" w:type="dxa"/>
            <w:vMerge w:val="restart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5.2.</w:t>
            </w:r>
          </w:p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vAlign w:val="center"/>
          </w:tcPr>
          <w:p w:rsidR="005F7DEA" w:rsidRPr="00CC32DD" w:rsidRDefault="005F7DEA" w:rsidP="00DA5DBA">
            <w:r w:rsidRPr="00CC32DD">
              <w:t>Проведение детских и молодежных мероприятий, праздников: «А у нас во дворе», «Подросток нашего двора», «День молодежи», «Августовка» - КВН, массовые игры, конкурсы и соревнования на районных площадках и по месту жительства</w:t>
            </w:r>
          </w:p>
        </w:tc>
        <w:tc>
          <w:tcPr>
            <w:tcW w:w="2409" w:type="dxa"/>
            <w:vMerge w:val="restart"/>
          </w:tcPr>
          <w:p w:rsidR="005F7DEA" w:rsidRPr="00CC32DD" w:rsidRDefault="005F7DEA" w:rsidP="00DA5DBA">
            <w:r w:rsidRPr="00CC32DD">
              <w:t>Отдел по реализации молодежной политики, культуре физической культуре и спорту администрации Мокшанского района Управление образованием администрации Мокшанского района</w:t>
            </w: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992" w:type="dxa"/>
          </w:tcPr>
          <w:p w:rsidR="005F7DEA" w:rsidRPr="00CC32DD" w:rsidRDefault="005F7DEA" w:rsidP="00DA5DBA">
            <w:pPr>
              <w:jc w:val="center"/>
              <w:rPr>
                <w:highlight w:val="red"/>
              </w:rPr>
            </w:pPr>
          </w:p>
        </w:tc>
        <w:tc>
          <w:tcPr>
            <w:tcW w:w="930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851" w:type="dxa"/>
          </w:tcPr>
          <w:p w:rsidR="005F7DEA" w:rsidRPr="00CC32DD" w:rsidRDefault="005F7DEA" w:rsidP="00DA5DBA">
            <w:pPr>
              <w:jc w:val="center"/>
              <w:rPr>
                <w:highlight w:val="red"/>
              </w:rPr>
            </w:pPr>
          </w:p>
        </w:tc>
        <w:tc>
          <w:tcPr>
            <w:tcW w:w="3118" w:type="dxa"/>
          </w:tcPr>
          <w:p w:rsidR="005F7DEA" w:rsidRPr="00CC32DD" w:rsidRDefault="005F7DEA" w:rsidP="00DA5DBA">
            <w:r w:rsidRPr="00CC32DD">
              <w:t>Организация досуга по месту жительства. Развитие творческих способностей детей и молодежи. Проведение мероприятий с охватом участников: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F7DEA" w:rsidRPr="00CC32DD" w:rsidTr="00DA5DBA">
        <w:trPr>
          <w:trHeight w:val="237"/>
        </w:trPr>
        <w:tc>
          <w:tcPr>
            <w:tcW w:w="710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vAlign w:val="center"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2409" w:type="dxa"/>
            <w:vMerge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18" w:type="dxa"/>
          </w:tcPr>
          <w:p w:rsidR="005F7DEA" w:rsidRPr="00CC32DD" w:rsidRDefault="005F7DEA" w:rsidP="00DA5DBA">
            <w:r w:rsidRPr="00CC32DD">
              <w:t>Не менее 200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DA5DBA">
        <w:trPr>
          <w:trHeight w:val="194"/>
        </w:trPr>
        <w:tc>
          <w:tcPr>
            <w:tcW w:w="710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vAlign w:val="center"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2409" w:type="dxa"/>
            <w:vMerge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2015</w:t>
            </w: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4,0</w:t>
            </w: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4,0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18" w:type="dxa"/>
          </w:tcPr>
          <w:p w:rsidR="005F7DEA" w:rsidRPr="00CC32DD" w:rsidRDefault="005F7DEA" w:rsidP="00DA5DBA">
            <w:r w:rsidRPr="00CC32DD">
              <w:t>Не менее 200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DA5DBA">
        <w:trPr>
          <w:trHeight w:val="253"/>
        </w:trPr>
        <w:tc>
          <w:tcPr>
            <w:tcW w:w="710" w:type="dxa"/>
            <w:vMerge w:val="restart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5.3.</w:t>
            </w:r>
          </w:p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vAlign w:val="center"/>
          </w:tcPr>
          <w:p w:rsidR="005F7DEA" w:rsidRPr="00CC32DD" w:rsidRDefault="005F7DEA" w:rsidP="00DA5DBA">
            <w:pPr>
              <w:ind w:firstLine="90"/>
              <w:rPr>
                <w:i/>
                <w:iCs/>
              </w:rPr>
            </w:pPr>
            <w:r w:rsidRPr="00CC32DD">
              <w:t>Организация и проведение экскурсионных поездок детей и подростков по историко-литературным уголкам Пензенского края</w:t>
            </w:r>
          </w:p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2409" w:type="dxa"/>
            <w:vMerge w:val="restart"/>
          </w:tcPr>
          <w:p w:rsidR="005F7DEA" w:rsidRPr="00CC32DD" w:rsidRDefault="005F7DEA" w:rsidP="00DA5DBA">
            <w:r w:rsidRPr="00CC32DD">
              <w:t>Отдел по реализации молодежной политики, культуре физической культуре и спорту администрации Мокшанского района Управление образованием администрации Мокшанского района</w:t>
            </w: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  <w:rPr>
                <w:highlight w:val="red"/>
              </w:rPr>
            </w:pP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3118" w:type="dxa"/>
            <w:vAlign w:val="center"/>
          </w:tcPr>
          <w:p w:rsidR="005F7DEA" w:rsidRPr="00CC32DD" w:rsidRDefault="005F7DEA" w:rsidP="00DA5DBA">
            <w:r w:rsidRPr="00CC32DD">
              <w:t>Проведение экскурсий для детей и подростков с охватом :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F7DEA" w:rsidRPr="00CC32DD" w:rsidTr="00DA5DBA">
        <w:trPr>
          <w:trHeight w:val="348"/>
        </w:trPr>
        <w:tc>
          <w:tcPr>
            <w:tcW w:w="710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vAlign w:val="center"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2409" w:type="dxa"/>
            <w:vMerge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18" w:type="dxa"/>
            <w:vAlign w:val="center"/>
          </w:tcPr>
          <w:p w:rsidR="005F7DEA" w:rsidRPr="00CC32DD" w:rsidRDefault="005F7DEA" w:rsidP="00DA5DBA">
            <w:r w:rsidRPr="00CC32DD">
              <w:t>Не менее 30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DA5DBA">
        <w:trPr>
          <w:trHeight w:val="251"/>
        </w:trPr>
        <w:tc>
          <w:tcPr>
            <w:tcW w:w="710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vAlign w:val="center"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2409" w:type="dxa"/>
            <w:vMerge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2015</w:t>
            </w: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18" w:type="dxa"/>
          </w:tcPr>
          <w:p w:rsidR="005F7DEA" w:rsidRPr="00CC32DD" w:rsidRDefault="005F7DEA" w:rsidP="00DA5DBA">
            <w:r w:rsidRPr="00CC32DD">
              <w:t>Не менее 30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DA5DBA">
        <w:trPr>
          <w:trHeight w:val="316"/>
        </w:trPr>
        <w:tc>
          <w:tcPr>
            <w:tcW w:w="710" w:type="dxa"/>
            <w:vMerge w:val="restart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5.4.</w:t>
            </w:r>
          </w:p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vAlign w:val="center"/>
          </w:tcPr>
          <w:p w:rsidR="005F7DEA" w:rsidRDefault="005F7DEA" w:rsidP="00DB69FC">
            <w:pPr>
              <w:ind w:left="221" w:hanging="221"/>
            </w:pPr>
            <w:r w:rsidRPr="00CC32DD">
              <w:t>Проведен</w:t>
            </w:r>
            <w:r>
              <w:t xml:space="preserve">ие фестиваля для </w:t>
            </w:r>
            <w:r w:rsidRPr="00CC32DD">
              <w:t xml:space="preserve">подростков и молодежи </w:t>
            </w:r>
          </w:p>
          <w:p w:rsidR="005F7DEA" w:rsidRPr="00CC32DD" w:rsidRDefault="005F7DEA" w:rsidP="00DB69FC">
            <w:pPr>
              <w:ind w:left="221" w:hanging="221"/>
            </w:pPr>
            <w:r w:rsidRPr="00CC32DD">
              <w:t>«Лето в движении»</w:t>
            </w:r>
          </w:p>
        </w:tc>
        <w:tc>
          <w:tcPr>
            <w:tcW w:w="2409" w:type="dxa"/>
            <w:vMerge w:val="restart"/>
          </w:tcPr>
          <w:p w:rsidR="005F7DEA" w:rsidRPr="00CC32DD" w:rsidRDefault="005F7DEA" w:rsidP="00DA5DBA">
            <w:pPr>
              <w:ind w:left="42" w:hanging="594"/>
              <w:jc w:val="both"/>
            </w:pPr>
            <w:r w:rsidRPr="00CC32DD">
              <w:t>О   Отдел по реализации молодежной политики, культуре физической культуре и спорту администрации Мокшанского района Управление</w:t>
            </w:r>
            <w:r>
              <w:t xml:space="preserve"> </w:t>
            </w:r>
            <w:r w:rsidRPr="00CC32DD">
              <w:t>образованием администрации Мокшанского района</w:t>
            </w: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  <w:rPr>
                <w:highlight w:val="red"/>
              </w:rPr>
            </w:pP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3118" w:type="dxa"/>
            <w:vAlign w:val="center"/>
          </w:tcPr>
          <w:p w:rsidR="005F7DEA" w:rsidRPr="00CC32DD" w:rsidRDefault="005F7DEA" w:rsidP="00DA5DBA">
            <w:r w:rsidRPr="00CC32DD">
              <w:t>Совершенствование досуга для молодежи и подростков.</w:t>
            </w:r>
            <w:r>
              <w:t xml:space="preserve"> Проведение фестиваля с охватом</w:t>
            </w:r>
            <w:r w:rsidRPr="00CC32DD">
              <w:t>: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5F7DEA" w:rsidRPr="00CC32DD" w:rsidTr="00DA5DBA">
        <w:trPr>
          <w:trHeight w:val="269"/>
        </w:trPr>
        <w:tc>
          <w:tcPr>
            <w:tcW w:w="710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vAlign w:val="center"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2409" w:type="dxa"/>
            <w:vMerge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770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4,0</w:t>
            </w:r>
          </w:p>
        </w:tc>
        <w:tc>
          <w:tcPr>
            <w:tcW w:w="913" w:type="dxa"/>
          </w:tcPr>
          <w:p w:rsidR="005F7DEA" w:rsidRPr="00CC32DD" w:rsidRDefault="005F7DEA" w:rsidP="00DA5DBA">
            <w:pPr>
              <w:jc w:val="center"/>
            </w:pPr>
            <w:r w:rsidRPr="00CC32DD">
              <w:t>4,0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18" w:type="dxa"/>
            <w:vAlign w:val="center"/>
          </w:tcPr>
          <w:p w:rsidR="005F7DEA" w:rsidRPr="00CC32DD" w:rsidRDefault="005F7DEA" w:rsidP="00DA5DBA">
            <w:r w:rsidRPr="00CC32DD">
              <w:t>Не менее 300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DA5DBA">
        <w:trPr>
          <w:trHeight w:val="459"/>
        </w:trPr>
        <w:tc>
          <w:tcPr>
            <w:tcW w:w="710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vAlign w:val="center"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2409" w:type="dxa"/>
            <w:vMerge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2015</w:t>
            </w: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18" w:type="dxa"/>
          </w:tcPr>
          <w:p w:rsidR="005F7DEA" w:rsidRPr="00CC32DD" w:rsidRDefault="005F7DEA" w:rsidP="00DA5DBA">
            <w:r w:rsidRPr="00CC32DD">
              <w:t>Не менее 300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DA5DBA">
        <w:trPr>
          <w:trHeight w:val="281"/>
        </w:trPr>
        <w:tc>
          <w:tcPr>
            <w:tcW w:w="15451" w:type="dxa"/>
            <w:gridSpan w:val="11"/>
          </w:tcPr>
          <w:p w:rsidR="005F7DEA" w:rsidRPr="00CB5C30" w:rsidRDefault="005F7DEA" w:rsidP="00DA5DB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b/>
                <w:sz w:val="20"/>
                <w:szCs w:val="20"/>
              </w:rPr>
              <w:t>6. «Стимулирование общественно значимой молодежной инициативы»</w:t>
            </w:r>
          </w:p>
        </w:tc>
      </w:tr>
      <w:tr w:rsidR="005F7DEA" w:rsidRPr="00CC32DD" w:rsidTr="00DA5DBA">
        <w:trPr>
          <w:trHeight w:val="269"/>
        </w:trPr>
        <w:tc>
          <w:tcPr>
            <w:tcW w:w="710" w:type="dxa"/>
            <w:vMerge w:val="restart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6.1.</w:t>
            </w:r>
          </w:p>
        </w:tc>
        <w:tc>
          <w:tcPr>
            <w:tcW w:w="2977" w:type="dxa"/>
            <w:vMerge w:val="restart"/>
            <w:vAlign w:val="center"/>
          </w:tcPr>
          <w:p w:rsidR="005F7DEA" w:rsidRPr="00CC32DD" w:rsidRDefault="005F7DEA" w:rsidP="00DA5DBA">
            <w:pPr>
              <w:ind w:left="80" w:hanging="80"/>
            </w:pPr>
            <w:r w:rsidRPr="00CC32DD">
              <w:t xml:space="preserve">Проведение районных  фестивалей, конкурсов, форумов, направленных на развитие инновационной, предпринимательской активности молодежи, </w:t>
            </w:r>
            <w:r w:rsidRPr="00CC32DD">
              <w:rPr>
                <w:spacing w:val="-10"/>
              </w:rPr>
              <w:t>научно-технического</w:t>
            </w:r>
            <w:r w:rsidRPr="00CC32DD">
              <w:t xml:space="preserve">, </w:t>
            </w:r>
            <w:r w:rsidRPr="00CC32DD">
              <w:rPr>
                <w:spacing w:val="-10"/>
              </w:rPr>
              <w:t>художественного</w:t>
            </w:r>
            <w:r w:rsidRPr="00CC32DD">
              <w:t xml:space="preserve"> и других видов творчества</w:t>
            </w:r>
          </w:p>
        </w:tc>
        <w:tc>
          <w:tcPr>
            <w:tcW w:w="2409" w:type="dxa"/>
            <w:vMerge w:val="restart"/>
          </w:tcPr>
          <w:p w:rsidR="005F7DEA" w:rsidRPr="00CC32DD" w:rsidRDefault="005F7DEA" w:rsidP="00DA5DBA">
            <w:pPr>
              <w:ind w:left="-61" w:firstLine="61"/>
            </w:pPr>
            <w:r w:rsidRPr="00CC32DD">
              <w:t>Отдел по реализации молодежной политики, культуре физической культуре и спорту администрации Мокшанского района Управление образованием администрации Мокшанского района</w:t>
            </w: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  <w:rPr>
                <w:highlight w:val="red"/>
              </w:rPr>
            </w:pP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3118" w:type="dxa"/>
            <w:vAlign w:val="center"/>
          </w:tcPr>
          <w:p w:rsidR="005F7DEA" w:rsidRPr="00CC32DD" w:rsidRDefault="005F7DEA" w:rsidP="00DA5DBA">
            <w:r>
              <w:t>Развитие инновационной, пред-при</w:t>
            </w:r>
            <w:r w:rsidRPr="00CC32DD">
              <w:t xml:space="preserve">нимательской активности молодежи, </w:t>
            </w:r>
            <w:r w:rsidRPr="00CC32DD">
              <w:rPr>
                <w:spacing w:val="-10"/>
              </w:rPr>
              <w:t>научно-технического</w:t>
            </w:r>
            <w:r w:rsidRPr="00CC32DD">
              <w:t xml:space="preserve">, </w:t>
            </w:r>
            <w:r w:rsidRPr="00CC32DD">
              <w:rPr>
                <w:spacing w:val="-10"/>
              </w:rPr>
              <w:t>художественного</w:t>
            </w:r>
            <w:r w:rsidRPr="00CC32DD">
              <w:t xml:space="preserve"> и других видов творчества. Проведение мероприятий с охватом: 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5F7DEA" w:rsidRPr="00CC32DD" w:rsidTr="00DA5DBA">
        <w:trPr>
          <w:trHeight w:val="300"/>
        </w:trPr>
        <w:tc>
          <w:tcPr>
            <w:tcW w:w="710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vAlign w:val="center"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2409" w:type="dxa"/>
            <w:vMerge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18" w:type="dxa"/>
            <w:vAlign w:val="center"/>
          </w:tcPr>
          <w:p w:rsidR="005F7DEA" w:rsidRPr="00CC32DD" w:rsidRDefault="005F7DEA" w:rsidP="00DA5DBA">
            <w:r w:rsidRPr="00CC32DD">
              <w:t>не менее 150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DA5DBA">
        <w:trPr>
          <w:trHeight w:val="253"/>
        </w:trPr>
        <w:tc>
          <w:tcPr>
            <w:tcW w:w="710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vAlign w:val="center"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2409" w:type="dxa"/>
            <w:vMerge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2015</w:t>
            </w: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18" w:type="dxa"/>
          </w:tcPr>
          <w:p w:rsidR="005F7DEA" w:rsidRPr="00CC32DD" w:rsidRDefault="005F7DEA" w:rsidP="00DA5DBA">
            <w:r w:rsidRPr="00CC32DD">
              <w:t>не менее 150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DA5DBA">
        <w:trPr>
          <w:trHeight w:val="190"/>
        </w:trPr>
        <w:tc>
          <w:tcPr>
            <w:tcW w:w="710" w:type="dxa"/>
            <w:vMerge w:val="restart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6.2.</w:t>
            </w:r>
          </w:p>
        </w:tc>
        <w:tc>
          <w:tcPr>
            <w:tcW w:w="2977" w:type="dxa"/>
            <w:vMerge w:val="restart"/>
            <w:vAlign w:val="center"/>
          </w:tcPr>
          <w:p w:rsidR="005F7DEA" w:rsidRPr="00CC32DD" w:rsidRDefault="005F7DEA" w:rsidP="00DA5DBA">
            <w:pPr>
              <w:ind w:left="80" w:hanging="80"/>
            </w:pPr>
            <w:r w:rsidRPr="00CC32DD">
              <w:t>Развитие волонтерского движения, организация и проведение социальных и добровольческих мероприятий «Доброе дело от доброго сердца»</w:t>
            </w:r>
          </w:p>
        </w:tc>
        <w:tc>
          <w:tcPr>
            <w:tcW w:w="2409" w:type="dxa"/>
            <w:vMerge w:val="restart"/>
          </w:tcPr>
          <w:p w:rsidR="005F7DEA" w:rsidRPr="00CC32DD" w:rsidRDefault="005F7DEA" w:rsidP="00DA5DBA">
            <w:r w:rsidRPr="00CC32DD">
              <w:t>Отдел по реализации молодежной политики, культуре физической культуре и спорту администрации Мокшанского района Управление образованием администрации Мокшанского района</w:t>
            </w: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  <w:rPr>
                <w:highlight w:val="red"/>
              </w:rPr>
            </w:pP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3118" w:type="dxa"/>
            <w:vAlign w:val="center"/>
          </w:tcPr>
          <w:p w:rsidR="005F7DEA" w:rsidRPr="00CC32DD" w:rsidRDefault="005F7DEA" w:rsidP="00DA5DBA">
            <w:r w:rsidRPr="00CC32DD">
              <w:t>Развитие волонтерского движения. Проведение мероприятий с охватом: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F7DEA" w:rsidRPr="00CC32DD" w:rsidTr="00DA5DBA">
        <w:trPr>
          <w:trHeight w:val="126"/>
        </w:trPr>
        <w:tc>
          <w:tcPr>
            <w:tcW w:w="710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vAlign w:val="center"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2409" w:type="dxa"/>
            <w:vMerge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18" w:type="dxa"/>
            <w:vAlign w:val="center"/>
          </w:tcPr>
          <w:p w:rsidR="005F7DEA" w:rsidRPr="00CC32DD" w:rsidRDefault="005F7DEA" w:rsidP="00DA5DBA">
            <w:r w:rsidRPr="00CC32DD">
              <w:t>Не менее 200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DA5DBA">
        <w:trPr>
          <w:trHeight w:val="729"/>
        </w:trPr>
        <w:tc>
          <w:tcPr>
            <w:tcW w:w="710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vAlign w:val="center"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2409" w:type="dxa"/>
            <w:vMerge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2015</w:t>
            </w: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18" w:type="dxa"/>
            <w:vAlign w:val="center"/>
          </w:tcPr>
          <w:p w:rsidR="005F7DEA" w:rsidRPr="00CC32DD" w:rsidRDefault="005F7DEA" w:rsidP="00DA5DBA">
            <w:r w:rsidRPr="00CC32DD">
              <w:t>Не менее 200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DA5DBA">
        <w:trPr>
          <w:trHeight w:val="300"/>
        </w:trPr>
        <w:tc>
          <w:tcPr>
            <w:tcW w:w="710" w:type="dxa"/>
            <w:vMerge w:val="restart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6.3.</w:t>
            </w:r>
          </w:p>
        </w:tc>
        <w:tc>
          <w:tcPr>
            <w:tcW w:w="2977" w:type="dxa"/>
            <w:vMerge w:val="restart"/>
            <w:vAlign w:val="center"/>
          </w:tcPr>
          <w:p w:rsidR="005F7DEA" w:rsidRPr="00CC32DD" w:rsidRDefault="005F7DEA" w:rsidP="00DA5DBA">
            <w:pPr>
              <w:ind w:left="80" w:hanging="80"/>
            </w:pPr>
            <w:r w:rsidRPr="00CC32DD">
              <w:t>Организация работы Молодежного парламента, Молодежной администрации, Совета работающей молодежи при администрации Мокшанского района</w:t>
            </w:r>
          </w:p>
        </w:tc>
        <w:tc>
          <w:tcPr>
            <w:tcW w:w="2409" w:type="dxa"/>
            <w:vMerge w:val="restart"/>
          </w:tcPr>
          <w:p w:rsidR="005F7DEA" w:rsidRPr="00CC32DD" w:rsidRDefault="005F7DEA" w:rsidP="00DA5DBA">
            <w:pPr>
              <w:ind w:left="80" w:hanging="80"/>
            </w:pPr>
            <w:r w:rsidRPr="00CC32DD">
              <w:t>Отдел по реализации молодежной политики, культуре физической культуре и спорту администрации Мокшанского района</w:t>
            </w: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0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913" w:type="dxa"/>
          </w:tcPr>
          <w:p w:rsidR="005F7DEA" w:rsidRPr="00CC32DD" w:rsidRDefault="005F7DEA" w:rsidP="00DA5DBA">
            <w:pPr>
              <w:jc w:val="center"/>
              <w:rPr>
                <w:highlight w:val="red"/>
              </w:rPr>
            </w:pP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  <w:rPr>
                <w:highlight w:val="red"/>
              </w:rPr>
            </w:pP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3118" w:type="dxa"/>
          </w:tcPr>
          <w:p w:rsidR="005F7DEA" w:rsidRPr="00CC32DD" w:rsidRDefault="005F7DEA" w:rsidP="00DA5DBA">
            <w:r w:rsidRPr="00CC32DD">
              <w:t>Развитие инфраструктуры детских и молодежных объединений и организаций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5F7DEA" w:rsidRPr="00CC32DD" w:rsidTr="00DA5DBA">
        <w:trPr>
          <w:trHeight w:val="269"/>
        </w:trPr>
        <w:tc>
          <w:tcPr>
            <w:tcW w:w="710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vAlign w:val="center"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2409" w:type="dxa"/>
            <w:vMerge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770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13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18" w:type="dxa"/>
          </w:tcPr>
          <w:p w:rsidR="005F7DEA" w:rsidRPr="00CC32DD" w:rsidRDefault="005F7DEA" w:rsidP="00DA5DBA"/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DA5DBA">
        <w:trPr>
          <w:trHeight w:val="253"/>
        </w:trPr>
        <w:tc>
          <w:tcPr>
            <w:tcW w:w="710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vAlign w:val="center"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2409" w:type="dxa"/>
            <w:vMerge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2015</w:t>
            </w:r>
          </w:p>
        </w:tc>
        <w:tc>
          <w:tcPr>
            <w:tcW w:w="770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13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18" w:type="dxa"/>
          </w:tcPr>
          <w:p w:rsidR="005F7DEA" w:rsidRPr="00CC32DD" w:rsidRDefault="005F7DEA" w:rsidP="00DA5DBA"/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DA5DBA">
        <w:trPr>
          <w:trHeight w:val="190"/>
        </w:trPr>
        <w:tc>
          <w:tcPr>
            <w:tcW w:w="710" w:type="dxa"/>
            <w:vMerge w:val="restart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6.4.</w:t>
            </w:r>
          </w:p>
        </w:tc>
        <w:tc>
          <w:tcPr>
            <w:tcW w:w="2977" w:type="dxa"/>
            <w:vMerge w:val="restart"/>
            <w:vAlign w:val="center"/>
          </w:tcPr>
          <w:p w:rsidR="005F7DEA" w:rsidRPr="00CC32DD" w:rsidRDefault="005F7DEA" w:rsidP="00DA5DBA">
            <w:r w:rsidRPr="00CC32DD">
              <w:t>Проведение молодежных экологических акций  «Живи родник», «Нас всех объединяет красота»</w:t>
            </w:r>
          </w:p>
        </w:tc>
        <w:tc>
          <w:tcPr>
            <w:tcW w:w="2409" w:type="dxa"/>
            <w:vMerge w:val="restart"/>
            <w:vAlign w:val="center"/>
          </w:tcPr>
          <w:p w:rsidR="005F7DEA" w:rsidRPr="00CC32DD" w:rsidRDefault="005F7DEA" w:rsidP="00DA5DBA">
            <w:pPr>
              <w:ind w:hanging="594"/>
              <w:jc w:val="both"/>
            </w:pPr>
            <w:r w:rsidRPr="00CC32DD">
              <w:t xml:space="preserve">Отде  Отдел по реализации молодежной политики, культуре физической культуре и спорту администрации Мокшанского района </w:t>
            </w: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0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913" w:type="dxa"/>
          </w:tcPr>
          <w:p w:rsidR="005F7DEA" w:rsidRPr="00CC32DD" w:rsidRDefault="005F7DEA" w:rsidP="00DA5DBA">
            <w:pPr>
              <w:jc w:val="center"/>
              <w:rPr>
                <w:highlight w:val="red"/>
              </w:rPr>
            </w:pP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  <w:rPr>
                <w:highlight w:val="red"/>
              </w:rPr>
            </w:pP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3118" w:type="dxa"/>
            <w:vAlign w:val="center"/>
          </w:tcPr>
          <w:p w:rsidR="005F7DEA" w:rsidRPr="00CC32DD" w:rsidRDefault="005F7DEA" w:rsidP="00DA5DBA">
            <w:r w:rsidRPr="00CC32DD">
              <w:t>Проведение мероприятий экологической направленности с ежегодным охватом участников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5F7DEA" w:rsidRPr="00CC32DD" w:rsidTr="00DA5DBA">
        <w:trPr>
          <w:trHeight w:val="277"/>
        </w:trPr>
        <w:tc>
          <w:tcPr>
            <w:tcW w:w="710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vAlign w:val="center"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2409" w:type="dxa"/>
            <w:vMerge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770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13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18" w:type="dxa"/>
            <w:vAlign w:val="center"/>
          </w:tcPr>
          <w:p w:rsidR="005F7DEA" w:rsidRPr="00CC32DD" w:rsidRDefault="005F7DEA" w:rsidP="00DA5DBA">
            <w:r w:rsidRPr="00CC32DD">
              <w:t>Не менее 150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DA5DBA">
        <w:trPr>
          <w:trHeight w:val="301"/>
        </w:trPr>
        <w:tc>
          <w:tcPr>
            <w:tcW w:w="710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vAlign w:val="center"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2409" w:type="dxa"/>
            <w:vMerge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2015</w:t>
            </w:r>
          </w:p>
        </w:tc>
        <w:tc>
          <w:tcPr>
            <w:tcW w:w="770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13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18" w:type="dxa"/>
          </w:tcPr>
          <w:p w:rsidR="005F7DEA" w:rsidRPr="00CC32DD" w:rsidRDefault="005F7DEA" w:rsidP="00DA5DBA">
            <w:r w:rsidRPr="00CC32DD">
              <w:t>Не менее 150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DA5DBA">
        <w:trPr>
          <w:trHeight w:val="301"/>
        </w:trPr>
        <w:tc>
          <w:tcPr>
            <w:tcW w:w="15451" w:type="dxa"/>
            <w:gridSpan w:val="11"/>
          </w:tcPr>
          <w:p w:rsidR="005F7DEA" w:rsidRPr="00CB5C30" w:rsidRDefault="005F7DEA" w:rsidP="00DA5DB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b/>
                <w:bCs/>
                <w:sz w:val="20"/>
                <w:szCs w:val="20"/>
              </w:rPr>
              <w:t>7. « Развитие массовой физической культуры и спорта среди детей  и молодежи»</w:t>
            </w:r>
          </w:p>
        </w:tc>
      </w:tr>
      <w:tr w:rsidR="005F7DEA" w:rsidRPr="00CC32DD" w:rsidTr="00DA5DBA">
        <w:trPr>
          <w:trHeight w:val="253"/>
        </w:trPr>
        <w:tc>
          <w:tcPr>
            <w:tcW w:w="710" w:type="dxa"/>
            <w:vMerge w:val="restart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7.1.</w:t>
            </w:r>
          </w:p>
        </w:tc>
        <w:tc>
          <w:tcPr>
            <w:tcW w:w="2977" w:type="dxa"/>
            <w:vMerge w:val="restart"/>
            <w:vAlign w:val="center"/>
          </w:tcPr>
          <w:p w:rsidR="005F7DEA" w:rsidRPr="00CC32DD" w:rsidRDefault="005F7DEA" w:rsidP="00DA5DBA">
            <w:pPr>
              <w:ind w:left="35" w:hanging="35"/>
            </w:pPr>
            <w:r w:rsidRPr="00CC32DD">
              <w:t>Обеспечение необходимым спортивным инвентарем и оборудованием спортивных объектов и центров тестирования комплекса ГТО</w:t>
            </w:r>
          </w:p>
        </w:tc>
        <w:tc>
          <w:tcPr>
            <w:tcW w:w="2409" w:type="dxa"/>
            <w:vMerge w:val="restart"/>
          </w:tcPr>
          <w:p w:rsidR="005F7DEA" w:rsidRPr="00CC32DD" w:rsidRDefault="005F7DEA" w:rsidP="00DA5DBA">
            <w:r w:rsidRPr="00CC32DD">
              <w:t>Отдел по реализации молодежной политики, культуре физической культуре и спорту администрации Мокшанского района Управление образованием администрации Мокшанского района</w:t>
            </w: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  <w:rPr>
                <w:highlight w:val="red"/>
              </w:rPr>
            </w:pP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3118" w:type="dxa"/>
          </w:tcPr>
          <w:p w:rsidR="005F7DEA" w:rsidRPr="00CC32DD" w:rsidRDefault="005F7DEA" w:rsidP="00DA5DBA"/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5F7DEA" w:rsidRPr="00CC32DD" w:rsidTr="00DA5DBA">
        <w:trPr>
          <w:trHeight w:val="300"/>
        </w:trPr>
        <w:tc>
          <w:tcPr>
            <w:tcW w:w="710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vAlign w:val="center"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2409" w:type="dxa"/>
            <w:vMerge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18,0</w:t>
            </w: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18,0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18" w:type="dxa"/>
          </w:tcPr>
          <w:p w:rsidR="005F7DEA" w:rsidRPr="00CC32DD" w:rsidRDefault="005F7DEA" w:rsidP="00DA5DBA">
            <w:pPr>
              <w:jc w:val="center"/>
            </w:pPr>
            <w:r w:rsidRPr="00CC32DD">
              <w:t>Обеспечение спортинвентарем 1 спортивного объекта, 1 центра тестирования ГТО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DA5DBA">
        <w:trPr>
          <w:trHeight w:val="269"/>
        </w:trPr>
        <w:tc>
          <w:tcPr>
            <w:tcW w:w="710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vAlign w:val="center"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2409" w:type="dxa"/>
            <w:vMerge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2015</w:t>
            </w: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12,0</w:t>
            </w: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12,0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18" w:type="dxa"/>
          </w:tcPr>
          <w:p w:rsidR="005F7DEA" w:rsidRPr="00CC32DD" w:rsidRDefault="005F7DEA" w:rsidP="00DA5DBA">
            <w:r w:rsidRPr="00CC32DD">
              <w:t>Обеспечение спортинвентарем 1 спортивного объекта, 1 центра тестирования  ГТО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DA5DBA">
        <w:trPr>
          <w:trHeight w:val="253"/>
        </w:trPr>
        <w:tc>
          <w:tcPr>
            <w:tcW w:w="710" w:type="dxa"/>
            <w:vMerge w:val="restart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7.2.</w:t>
            </w:r>
          </w:p>
        </w:tc>
        <w:tc>
          <w:tcPr>
            <w:tcW w:w="2977" w:type="dxa"/>
            <w:vMerge w:val="restart"/>
            <w:vAlign w:val="center"/>
          </w:tcPr>
          <w:p w:rsidR="005F7DEA" w:rsidRPr="00CC32DD" w:rsidRDefault="005F7DEA" w:rsidP="00DA5DBA">
            <w:r w:rsidRPr="00CC32DD">
              <w:t>Проведение районных турниров, чемпионатов, кубков по различным видам спорта,  участие в областных и всероссийских спортивных мероприятиях, оплата заявочных взносов</w:t>
            </w:r>
          </w:p>
        </w:tc>
        <w:tc>
          <w:tcPr>
            <w:tcW w:w="2409" w:type="dxa"/>
            <w:vMerge w:val="restart"/>
          </w:tcPr>
          <w:p w:rsidR="005F7DEA" w:rsidRPr="00CC32DD" w:rsidRDefault="005F7DEA" w:rsidP="00DA5DBA">
            <w:r w:rsidRPr="00CC32DD">
              <w:t>Отдел по реализации молодежной политики, культуре физической культуре и спорту администрации Мокшанского района</w:t>
            </w: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  <w:rPr>
                <w:highlight w:val="red"/>
              </w:rPr>
            </w:pP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3118" w:type="dxa"/>
          </w:tcPr>
          <w:p w:rsidR="005F7DEA" w:rsidRPr="00CC32DD" w:rsidRDefault="005F7DEA" w:rsidP="00DA5DBA">
            <w:r w:rsidRPr="00CC32DD">
              <w:t>Формирование ценностей здорового образа жизни, привлечение населения к систематическим занятиям физической культурой  и спортом. Охват участников не менее: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7</w:t>
            </w:r>
          </w:p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5F7DEA" w:rsidRPr="00CC32DD" w:rsidTr="00DA5DBA">
        <w:trPr>
          <w:trHeight w:val="285"/>
        </w:trPr>
        <w:tc>
          <w:tcPr>
            <w:tcW w:w="710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vAlign w:val="center"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2409" w:type="dxa"/>
            <w:vMerge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183,0</w:t>
            </w: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183,0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18" w:type="dxa"/>
          </w:tcPr>
          <w:p w:rsidR="005F7DEA" w:rsidRPr="00CC32DD" w:rsidRDefault="005F7DEA" w:rsidP="00DA5DBA">
            <w:pPr>
              <w:jc w:val="center"/>
            </w:pPr>
            <w:r w:rsidRPr="00CC32DD">
              <w:rPr>
                <w:lang w:val="en-US"/>
              </w:rPr>
              <w:t>7</w:t>
            </w:r>
            <w:r w:rsidRPr="00CC32DD">
              <w:t xml:space="preserve"> тыс. чел.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DA5DBA">
        <w:trPr>
          <w:trHeight w:val="269"/>
        </w:trPr>
        <w:tc>
          <w:tcPr>
            <w:tcW w:w="710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vAlign w:val="center"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2409" w:type="dxa"/>
            <w:vMerge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2015</w:t>
            </w: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134,5</w:t>
            </w: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134,5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18" w:type="dxa"/>
          </w:tcPr>
          <w:p w:rsidR="005F7DEA" w:rsidRPr="00CC32DD" w:rsidRDefault="005F7DEA" w:rsidP="00DA5DBA">
            <w:pPr>
              <w:jc w:val="center"/>
            </w:pPr>
            <w:r w:rsidRPr="00CC32DD">
              <w:rPr>
                <w:lang w:val="en-US"/>
              </w:rPr>
              <w:t>7</w:t>
            </w:r>
            <w:r w:rsidRPr="00CC32DD">
              <w:t xml:space="preserve"> тыс. чел.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DA5DBA">
        <w:trPr>
          <w:trHeight w:val="126"/>
        </w:trPr>
        <w:tc>
          <w:tcPr>
            <w:tcW w:w="710" w:type="dxa"/>
            <w:vMerge w:val="restart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7.3.</w:t>
            </w:r>
          </w:p>
        </w:tc>
        <w:tc>
          <w:tcPr>
            <w:tcW w:w="2977" w:type="dxa"/>
            <w:vMerge w:val="restart"/>
            <w:vAlign w:val="center"/>
          </w:tcPr>
          <w:p w:rsidR="005F7DEA" w:rsidRPr="00CC32DD" w:rsidRDefault="005F7DEA" w:rsidP="00DA5DBA">
            <w:r w:rsidRPr="00CC32DD">
              <w:t>Выпуск тематических буклетов, брошюр, баннеров, пропагандирующих спорт и  здоровый образ жизни. Изготовление стендов и агитационных материалов по сдаче комплекса «Готов к труду и обороне»</w:t>
            </w:r>
          </w:p>
        </w:tc>
        <w:tc>
          <w:tcPr>
            <w:tcW w:w="2409" w:type="dxa"/>
            <w:vMerge w:val="restart"/>
          </w:tcPr>
          <w:p w:rsidR="005F7DEA" w:rsidRPr="00CC32DD" w:rsidRDefault="005F7DEA" w:rsidP="00DA5DBA">
            <w:r w:rsidRPr="00CC32DD">
              <w:t>Отдел по реализации молодежной политики, культуре физической культуре и спорту администрации Мокшанского района</w:t>
            </w: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  <w:rPr>
                <w:highlight w:val="red"/>
              </w:rPr>
            </w:pP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3118" w:type="dxa"/>
          </w:tcPr>
          <w:p w:rsidR="005F7DEA" w:rsidRPr="00CC32DD" w:rsidRDefault="005F7DEA" w:rsidP="00DA5DBA">
            <w:pPr>
              <w:jc w:val="center"/>
            </w:pPr>
            <w:r w:rsidRPr="00CC32DD">
              <w:t xml:space="preserve">пропаганда и популяризация физической культуры и спорта 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5F7DEA" w:rsidRPr="00CC32DD" w:rsidTr="00DA5DBA">
        <w:trPr>
          <w:trHeight w:val="364"/>
        </w:trPr>
        <w:tc>
          <w:tcPr>
            <w:tcW w:w="710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vAlign w:val="center"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2409" w:type="dxa"/>
            <w:vMerge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6,0</w:t>
            </w: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6,0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18" w:type="dxa"/>
          </w:tcPr>
          <w:p w:rsidR="005F7DEA" w:rsidRPr="00CC32DD" w:rsidRDefault="005F7DEA" w:rsidP="00DA5DBA">
            <w:r w:rsidRPr="00CC32DD">
              <w:t>Изготовление 1 баннера, 6 буклетов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DA5DBA">
        <w:trPr>
          <w:trHeight w:val="316"/>
        </w:trPr>
        <w:tc>
          <w:tcPr>
            <w:tcW w:w="710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vAlign w:val="center"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2409" w:type="dxa"/>
            <w:vMerge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2015</w:t>
            </w:r>
          </w:p>
        </w:tc>
        <w:tc>
          <w:tcPr>
            <w:tcW w:w="770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13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18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DA5DBA">
        <w:trPr>
          <w:trHeight w:val="221"/>
        </w:trPr>
        <w:tc>
          <w:tcPr>
            <w:tcW w:w="710" w:type="dxa"/>
            <w:vMerge w:val="restart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7.4.</w:t>
            </w:r>
          </w:p>
        </w:tc>
        <w:tc>
          <w:tcPr>
            <w:tcW w:w="2977" w:type="dxa"/>
            <w:vMerge w:val="restart"/>
            <w:vAlign w:val="center"/>
          </w:tcPr>
          <w:p w:rsidR="005F7DEA" w:rsidRPr="00CC32DD" w:rsidRDefault="005F7DEA" w:rsidP="00DA5DBA">
            <w:r w:rsidRPr="00CC32DD">
              <w:t>Проведение районных конкурсов «Лучший тренер по волейболу»,</w:t>
            </w:r>
          </w:p>
          <w:p w:rsidR="005F7DEA" w:rsidRPr="00CC32DD" w:rsidRDefault="005F7DEA" w:rsidP="00DA5DBA">
            <w:r w:rsidRPr="00CC32DD">
              <w:t>«Лучший тренер по баскетболу»,</w:t>
            </w:r>
          </w:p>
          <w:p w:rsidR="005F7DEA" w:rsidRPr="00CC32DD" w:rsidRDefault="005F7DEA" w:rsidP="00DA5DBA">
            <w:r w:rsidRPr="00CC32DD">
              <w:t xml:space="preserve"> « Лучший тренер по футболу»</w:t>
            </w:r>
          </w:p>
          <w:p w:rsidR="005F7DEA" w:rsidRPr="00CC32DD" w:rsidRDefault="005F7DEA" w:rsidP="00DA5DBA"/>
        </w:tc>
        <w:tc>
          <w:tcPr>
            <w:tcW w:w="2409" w:type="dxa"/>
            <w:vMerge w:val="restart"/>
          </w:tcPr>
          <w:p w:rsidR="005F7DEA" w:rsidRPr="00CC32DD" w:rsidRDefault="005F7DEA" w:rsidP="00DA5DBA">
            <w:r w:rsidRPr="00CC32DD">
              <w:t>Отдел по реализации молодежной политики, культуре физической культуре и спорту администрации Мокшанского района, Управление образованием администрации Мокшанского района</w:t>
            </w: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  <w:rPr>
                <w:highlight w:val="red"/>
              </w:rPr>
            </w:pP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3118" w:type="dxa"/>
          </w:tcPr>
          <w:p w:rsidR="005F7DEA" w:rsidRPr="00CC32DD" w:rsidRDefault="005F7DEA" w:rsidP="00DA5DBA">
            <w:r w:rsidRPr="00CC32DD">
              <w:t>Стимулирование деятельности тренеров по видам спорта. Охват участников конкурсов: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5F7DEA" w:rsidRPr="00CC32DD" w:rsidTr="00DA5DBA">
        <w:trPr>
          <w:trHeight w:val="269"/>
        </w:trPr>
        <w:tc>
          <w:tcPr>
            <w:tcW w:w="710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vAlign w:val="center"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2409" w:type="dxa"/>
            <w:vMerge/>
            <w:vAlign w:val="center"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18" w:type="dxa"/>
          </w:tcPr>
          <w:p w:rsidR="005F7DEA" w:rsidRPr="00CC32DD" w:rsidRDefault="005F7DEA" w:rsidP="00DA5DBA">
            <w:pPr>
              <w:jc w:val="center"/>
            </w:pPr>
            <w:r w:rsidRPr="00CC32DD">
              <w:t>не менее 10 чел.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DA5DBA">
        <w:trPr>
          <w:trHeight w:val="316"/>
        </w:trPr>
        <w:tc>
          <w:tcPr>
            <w:tcW w:w="710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vAlign w:val="center"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2409" w:type="dxa"/>
            <w:vMerge/>
            <w:vAlign w:val="center"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2015</w:t>
            </w:r>
          </w:p>
        </w:tc>
        <w:tc>
          <w:tcPr>
            <w:tcW w:w="770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13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18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DA5DBA">
        <w:trPr>
          <w:trHeight w:val="237"/>
        </w:trPr>
        <w:tc>
          <w:tcPr>
            <w:tcW w:w="710" w:type="dxa"/>
            <w:vMerge w:val="restart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7.5.</w:t>
            </w:r>
          </w:p>
        </w:tc>
        <w:tc>
          <w:tcPr>
            <w:tcW w:w="2977" w:type="dxa"/>
            <w:vMerge w:val="restart"/>
            <w:vAlign w:val="center"/>
          </w:tcPr>
          <w:p w:rsidR="005F7DEA" w:rsidRPr="00CC32DD" w:rsidRDefault="005F7DEA" w:rsidP="00DA5DBA">
            <w:r w:rsidRPr="00CC32DD">
              <w:t>Мероприятия, посвященные чествованию лучших спортсменов по итогам года и победителей областных и районных соревнований</w:t>
            </w:r>
          </w:p>
        </w:tc>
        <w:tc>
          <w:tcPr>
            <w:tcW w:w="2409" w:type="dxa"/>
            <w:vMerge w:val="restart"/>
          </w:tcPr>
          <w:p w:rsidR="005F7DEA" w:rsidRPr="00CC32DD" w:rsidRDefault="005F7DEA" w:rsidP="00DA5DBA">
            <w:r w:rsidRPr="00CC32DD">
              <w:t xml:space="preserve">Отдел по реализации молодежной политики, культуре физической культуре и спорту администрации Мокшанского района </w:t>
            </w: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  <w:rPr>
                <w:highlight w:val="red"/>
              </w:rPr>
            </w:pP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3118" w:type="dxa"/>
          </w:tcPr>
          <w:p w:rsidR="005F7DEA" w:rsidRPr="00CC32DD" w:rsidRDefault="005F7DEA" w:rsidP="00DA5DBA">
            <w:pPr>
              <w:jc w:val="center"/>
            </w:pPr>
            <w:r w:rsidRPr="00CC32DD">
              <w:t>Награждение спортсменов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7</w:t>
            </w:r>
          </w:p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5F7DEA" w:rsidRPr="00CC32DD" w:rsidTr="00DA5DBA">
        <w:trPr>
          <w:trHeight w:val="269"/>
        </w:trPr>
        <w:tc>
          <w:tcPr>
            <w:tcW w:w="710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vAlign w:val="center"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2409" w:type="dxa"/>
            <w:vMerge/>
            <w:vAlign w:val="center"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6,0</w:t>
            </w: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6,0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18" w:type="dxa"/>
          </w:tcPr>
          <w:p w:rsidR="005F7DEA" w:rsidRPr="00CC32DD" w:rsidRDefault="005F7DEA" w:rsidP="00DA5DBA">
            <w:pPr>
              <w:jc w:val="center"/>
            </w:pPr>
            <w:r w:rsidRPr="00CC32DD">
              <w:t>не менее 30 чел.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DA5DBA">
        <w:trPr>
          <w:trHeight w:val="348"/>
        </w:trPr>
        <w:tc>
          <w:tcPr>
            <w:tcW w:w="710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vAlign w:val="center"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2409" w:type="dxa"/>
            <w:vMerge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2015</w:t>
            </w: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6,0</w:t>
            </w: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6,0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18" w:type="dxa"/>
          </w:tcPr>
          <w:p w:rsidR="005F7DEA" w:rsidRPr="00CC32DD" w:rsidRDefault="005F7DEA" w:rsidP="00DA5DBA">
            <w:pPr>
              <w:jc w:val="center"/>
            </w:pPr>
            <w:r w:rsidRPr="00CC32DD">
              <w:t>не менее 40 чел.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DA5DBA">
        <w:trPr>
          <w:trHeight w:val="221"/>
        </w:trPr>
        <w:tc>
          <w:tcPr>
            <w:tcW w:w="710" w:type="dxa"/>
            <w:vMerge w:val="restart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7.6.</w:t>
            </w:r>
          </w:p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vAlign w:val="center"/>
          </w:tcPr>
          <w:p w:rsidR="005F7DEA" w:rsidRPr="00CC32DD" w:rsidRDefault="005F7DEA" w:rsidP="00DA5DBA">
            <w:r w:rsidRPr="00CC32DD">
              <w:t>Проведение  районных спортивных мероприятий с дошкольными учреждениями с целью привлечения детей к занятиям физической культурой  и спортом</w:t>
            </w:r>
          </w:p>
          <w:p w:rsidR="005F7DEA" w:rsidRPr="00CC32DD" w:rsidRDefault="005F7DEA" w:rsidP="00DA5DBA"/>
          <w:p w:rsidR="005F7DEA" w:rsidRPr="00CC32DD" w:rsidRDefault="005F7DEA" w:rsidP="00DA5DBA"/>
          <w:p w:rsidR="005F7DEA" w:rsidRPr="00CC32DD" w:rsidRDefault="005F7DEA" w:rsidP="00DA5DBA"/>
        </w:tc>
        <w:tc>
          <w:tcPr>
            <w:tcW w:w="2409" w:type="dxa"/>
            <w:vMerge w:val="restart"/>
          </w:tcPr>
          <w:p w:rsidR="005F7DEA" w:rsidRPr="00CC32DD" w:rsidRDefault="005F7DEA" w:rsidP="00DA5DBA">
            <w:r w:rsidRPr="00CC32DD">
              <w:t xml:space="preserve">Отдел по реализации молодежной политики, культуре физической культуре и спорту администрации Мокшанского района Управление образованием администрации Мокшанского района, </w:t>
            </w: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  <w:rPr>
                <w:highlight w:val="red"/>
              </w:rPr>
            </w:pP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3118" w:type="dxa"/>
          </w:tcPr>
          <w:p w:rsidR="005F7DEA" w:rsidRPr="00CC32DD" w:rsidRDefault="005F7DEA" w:rsidP="00DA5DBA">
            <w:r w:rsidRPr="00CC32DD">
              <w:t>Совершенствование форм спортивно-массовой работы, привлечение детей дошкольного возраста к занятиям физической культурой  и спортом не менее: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5F7DEA" w:rsidRPr="00CC32DD" w:rsidTr="00DA5DBA">
        <w:trPr>
          <w:trHeight w:val="316"/>
        </w:trPr>
        <w:tc>
          <w:tcPr>
            <w:tcW w:w="710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vAlign w:val="center"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2409" w:type="dxa"/>
            <w:vMerge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</w:pP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</w:pP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</w:pPr>
          </w:p>
        </w:tc>
        <w:tc>
          <w:tcPr>
            <w:tcW w:w="3118" w:type="dxa"/>
          </w:tcPr>
          <w:p w:rsidR="005F7DEA" w:rsidRPr="00CC32DD" w:rsidRDefault="005F7DEA" w:rsidP="00DA5DBA">
            <w:pPr>
              <w:jc w:val="center"/>
            </w:pPr>
            <w:r w:rsidRPr="00CC32DD">
              <w:t>60 чел.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DA5DBA">
        <w:trPr>
          <w:trHeight w:val="269"/>
        </w:trPr>
        <w:tc>
          <w:tcPr>
            <w:tcW w:w="710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vAlign w:val="center"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2409" w:type="dxa"/>
            <w:vMerge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2015</w:t>
            </w:r>
          </w:p>
        </w:tc>
        <w:tc>
          <w:tcPr>
            <w:tcW w:w="770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13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18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DA5DBA">
        <w:trPr>
          <w:trHeight w:val="1135"/>
        </w:trPr>
        <w:tc>
          <w:tcPr>
            <w:tcW w:w="710" w:type="dxa"/>
            <w:vMerge w:val="restart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7.7.</w:t>
            </w:r>
          </w:p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vAlign w:val="center"/>
          </w:tcPr>
          <w:p w:rsidR="005F7DEA" w:rsidRPr="00CC32DD" w:rsidRDefault="005F7DEA" w:rsidP="00DA5DBA">
            <w:r w:rsidRPr="00CC32DD">
              <w:t>Проведение районных Дней Здоровья, акций по пропаганде видов спорта, спортивных соревнований в рамках Всероссийских мероприятий «Лыжня России», «Кросс Наций», «Российский азимут»</w:t>
            </w:r>
          </w:p>
        </w:tc>
        <w:tc>
          <w:tcPr>
            <w:tcW w:w="2409" w:type="dxa"/>
            <w:vMerge w:val="restart"/>
          </w:tcPr>
          <w:p w:rsidR="005F7DEA" w:rsidRPr="00CC32DD" w:rsidRDefault="005F7DEA" w:rsidP="00DA5DBA">
            <w:r w:rsidRPr="00CC32DD">
              <w:t>Отдел по реализации молодежной политики, культуре физической культуре и спорту администрации Мокшанского района Управление образованием администрации Мокшанского района</w:t>
            </w: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  <w:rPr>
                <w:highlight w:val="red"/>
              </w:rPr>
            </w:pP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3118" w:type="dxa"/>
          </w:tcPr>
          <w:p w:rsidR="005F7DEA" w:rsidRPr="00CC32DD" w:rsidRDefault="005F7DEA" w:rsidP="00DA5DBA">
            <w:r w:rsidRPr="00CC32DD">
              <w:t>Совершенствование форм спортивно-массовой работы, привлечение молодежи к участию в Днях здоровья не менее: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7</w:t>
            </w:r>
          </w:p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5F7DEA" w:rsidRPr="00CC32DD" w:rsidTr="00DA5DBA">
        <w:trPr>
          <w:trHeight w:val="191"/>
        </w:trPr>
        <w:tc>
          <w:tcPr>
            <w:tcW w:w="710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vAlign w:val="center"/>
          </w:tcPr>
          <w:p w:rsidR="005F7DEA" w:rsidRPr="00CC32DD" w:rsidRDefault="005F7DEA" w:rsidP="00DA5DBA"/>
        </w:tc>
        <w:tc>
          <w:tcPr>
            <w:tcW w:w="2409" w:type="dxa"/>
            <w:vMerge/>
          </w:tcPr>
          <w:p w:rsidR="005F7DEA" w:rsidRPr="00CC32DD" w:rsidRDefault="005F7DEA" w:rsidP="00DA5DBA"/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18" w:type="dxa"/>
          </w:tcPr>
          <w:p w:rsidR="005F7DEA" w:rsidRPr="00CC32DD" w:rsidRDefault="005F7DEA" w:rsidP="00DA5DBA">
            <w:pPr>
              <w:jc w:val="center"/>
            </w:pPr>
            <w:r w:rsidRPr="00CC32DD">
              <w:t>800 чел.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DA5DBA">
        <w:trPr>
          <w:trHeight w:val="169"/>
        </w:trPr>
        <w:tc>
          <w:tcPr>
            <w:tcW w:w="710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vAlign w:val="center"/>
          </w:tcPr>
          <w:p w:rsidR="005F7DEA" w:rsidRPr="00CC32DD" w:rsidRDefault="005F7DEA" w:rsidP="00DA5DBA"/>
        </w:tc>
        <w:tc>
          <w:tcPr>
            <w:tcW w:w="2409" w:type="dxa"/>
            <w:vMerge/>
          </w:tcPr>
          <w:p w:rsidR="005F7DEA" w:rsidRPr="00CC32DD" w:rsidRDefault="005F7DEA" w:rsidP="00DA5DBA"/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2015</w:t>
            </w: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18" w:type="dxa"/>
          </w:tcPr>
          <w:p w:rsidR="005F7DEA" w:rsidRPr="00CC32DD" w:rsidRDefault="005F7DEA" w:rsidP="00DA5DBA">
            <w:pPr>
              <w:jc w:val="center"/>
            </w:pPr>
            <w:r w:rsidRPr="00CC32DD">
              <w:t>800 чел.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DA5DBA">
        <w:trPr>
          <w:trHeight w:val="142"/>
        </w:trPr>
        <w:tc>
          <w:tcPr>
            <w:tcW w:w="710" w:type="dxa"/>
            <w:vMerge w:val="restart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7.8.</w:t>
            </w:r>
          </w:p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vAlign w:val="center"/>
          </w:tcPr>
          <w:p w:rsidR="005F7DEA" w:rsidRPr="00CC32DD" w:rsidRDefault="005F7DEA" w:rsidP="00DA5DBA">
            <w:r w:rsidRPr="00CC32DD">
              <w:t>Экипировка (приобретение спортивной одежды) сборных команд по массовым  видам спорта, приобретение призов, кубков, медалей грамот, наградной атрибутики</w:t>
            </w:r>
          </w:p>
        </w:tc>
        <w:tc>
          <w:tcPr>
            <w:tcW w:w="2409" w:type="dxa"/>
            <w:vMerge w:val="restart"/>
          </w:tcPr>
          <w:p w:rsidR="005F7DEA" w:rsidRPr="00CC32DD" w:rsidRDefault="005F7DEA" w:rsidP="00DA5DBA">
            <w:r w:rsidRPr="00CC32DD">
              <w:t>Отдел по реализации молодежной политики, культуре физической культуре и спорту администрации Мокшанского района</w:t>
            </w: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</w:pP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</w:pP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</w:pPr>
          </w:p>
        </w:tc>
        <w:tc>
          <w:tcPr>
            <w:tcW w:w="3118" w:type="dxa"/>
          </w:tcPr>
          <w:p w:rsidR="005F7DEA" w:rsidRPr="00CC32DD" w:rsidRDefault="005F7DEA" w:rsidP="00DA5DBA">
            <w:pPr>
              <w:jc w:val="center"/>
            </w:pPr>
            <w:r w:rsidRPr="00CC32DD">
              <w:t>Создание условий для проведения районных спортивно-массовых мероприятий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DA5DBA">
        <w:trPr>
          <w:trHeight w:val="253"/>
        </w:trPr>
        <w:tc>
          <w:tcPr>
            <w:tcW w:w="710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vAlign w:val="center"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2409" w:type="dxa"/>
            <w:vMerge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18" w:type="dxa"/>
          </w:tcPr>
          <w:p w:rsidR="005F7DEA" w:rsidRPr="00CC32DD" w:rsidRDefault="005F7DEA" w:rsidP="00DA5DBA">
            <w:pPr>
              <w:jc w:val="center"/>
            </w:pPr>
            <w:r w:rsidRPr="00CC32DD">
              <w:t>Приобретение призов, кубков, медалей, грамот, не мене 100 шт.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DA5DBA">
        <w:trPr>
          <w:trHeight w:val="166"/>
        </w:trPr>
        <w:tc>
          <w:tcPr>
            <w:tcW w:w="710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vAlign w:val="center"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2409" w:type="dxa"/>
            <w:vMerge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2015</w:t>
            </w: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18" w:type="dxa"/>
          </w:tcPr>
          <w:p w:rsidR="005F7DEA" w:rsidRPr="00CC32DD" w:rsidRDefault="005F7DEA" w:rsidP="00DA5DBA">
            <w:r w:rsidRPr="00CC32DD">
              <w:t>Приобретение призов, кубков, медалей, грамот, не мене 100 шт.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7</w:t>
            </w:r>
          </w:p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5F7DEA" w:rsidRPr="00CC32DD" w:rsidTr="00DA5DBA">
        <w:trPr>
          <w:trHeight w:val="269"/>
        </w:trPr>
        <w:tc>
          <w:tcPr>
            <w:tcW w:w="710" w:type="dxa"/>
            <w:vMerge w:val="restart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7.9.</w:t>
            </w:r>
          </w:p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 w:val="restart"/>
            <w:vAlign w:val="center"/>
          </w:tcPr>
          <w:p w:rsidR="005F7DEA" w:rsidRPr="00CC32DD" w:rsidRDefault="005F7DEA" w:rsidP="00DA5DBA">
            <w:pPr>
              <w:spacing w:before="100" w:beforeAutospacing="1" w:after="100" w:afterAutospacing="1"/>
            </w:pPr>
            <w:r w:rsidRPr="00CC32DD">
              <w:t>Обеспечение участия ведущих тренеров, судей по спорту и специалистов в ежегодных совещаниях-семинарах, проводимых на областном уровне, проведение районных методических и практических семинаров</w:t>
            </w:r>
          </w:p>
        </w:tc>
        <w:tc>
          <w:tcPr>
            <w:tcW w:w="2409" w:type="dxa"/>
            <w:vMerge w:val="restart"/>
          </w:tcPr>
          <w:p w:rsidR="005F7DEA" w:rsidRPr="00CC32DD" w:rsidRDefault="005F7DEA" w:rsidP="00DA5DBA">
            <w:r w:rsidRPr="00CC32DD">
              <w:t>Отдел по реализации молодежной политики, культуре физической культуре и спорту администрации Мокшанского района Управление образованием администрации Мокшанского района</w:t>
            </w: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  <w:rPr>
                <w:highlight w:val="red"/>
              </w:rPr>
            </w:pP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3118" w:type="dxa"/>
          </w:tcPr>
          <w:p w:rsidR="005F7DEA" w:rsidRPr="00CC32DD" w:rsidRDefault="005F7DEA" w:rsidP="00DA5DBA">
            <w:r w:rsidRPr="00CC32DD">
              <w:t>Участие тренеров, специалистов по спорту и судей в семинарах-совещаниях не менее: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 xml:space="preserve">   7</w:t>
            </w:r>
          </w:p>
        </w:tc>
      </w:tr>
      <w:tr w:rsidR="005F7DEA" w:rsidRPr="00CC32DD" w:rsidTr="00DA5DBA">
        <w:trPr>
          <w:trHeight w:val="158"/>
        </w:trPr>
        <w:tc>
          <w:tcPr>
            <w:tcW w:w="710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vAlign w:val="center"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2409" w:type="dxa"/>
            <w:vMerge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2014</w:t>
            </w: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18" w:type="dxa"/>
          </w:tcPr>
          <w:p w:rsidR="005F7DEA" w:rsidRPr="00CC32DD" w:rsidRDefault="005F7DEA" w:rsidP="00DA5DBA">
            <w:pPr>
              <w:jc w:val="center"/>
            </w:pPr>
            <w:r w:rsidRPr="00CC32DD">
              <w:t>6 чел.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DA5DBA">
        <w:trPr>
          <w:trHeight w:val="380"/>
        </w:trPr>
        <w:tc>
          <w:tcPr>
            <w:tcW w:w="710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vAlign w:val="center"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2409" w:type="dxa"/>
            <w:vMerge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2015</w:t>
            </w:r>
          </w:p>
        </w:tc>
        <w:tc>
          <w:tcPr>
            <w:tcW w:w="770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13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18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5F7DEA" w:rsidRPr="00CC32DD" w:rsidRDefault="005F7DEA" w:rsidP="000F6719">
      <w:pPr>
        <w:pStyle w:val="ConsPlusNormal"/>
        <w:ind w:firstLine="0"/>
        <w:jc w:val="both"/>
        <w:rPr>
          <w:rFonts w:ascii="Times New Roman" w:hAnsi="Times New Roman"/>
        </w:rPr>
      </w:pPr>
      <w:bookmarkStart w:id="9" w:name="P2076"/>
      <w:bookmarkEnd w:id="9"/>
    </w:p>
    <w:p w:rsidR="005F7DEA" w:rsidRPr="00CC32DD" w:rsidRDefault="005F7DEA" w:rsidP="000F6719">
      <w:pPr>
        <w:widowControl/>
        <w:jc w:val="center"/>
      </w:pPr>
    </w:p>
    <w:p w:rsidR="005F7DEA" w:rsidRPr="00CC32DD" w:rsidRDefault="005F7DEA" w:rsidP="000F6719">
      <w:pPr>
        <w:widowControl/>
        <w:jc w:val="center"/>
      </w:pPr>
    </w:p>
    <w:p w:rsidR="005F7DEA" w:rsidRPr="00CC32DD" w:rsidRDefault="005F7DEA" w:rsidP="000F6719">
      <w:pPr>
        <w:widowControl/>
        <w:jc w:val="center"/>
      </w:pPr>
    </w:p>
    <w:p w:rsidR="005F7DEA" w:rsidRPr="00CC32DD" w:rsidRDefault="005F7DEA" w:rsidP="000F6719">
      <w:pPr>
        <w:jc w:val="center"/>
        <w:rPr>
          <w:sz w:val="24"/>
          <w:szCs w:val="24"/>
        </w:rPr>
      </w:pPr>
    </w:p>
    <w:p w:rsidR="005F7DEA" w:rsidRPr="00CC32DD" w:rsidRDefault="005F7DEA" w:rsidP="000F6719">
      <w:pPr>
        <w:jc w:val="center"/>
        <w:rPr>
          <w:sz w:val="24"/>
          <w:szCs w:val="24"/>
        </w:rPr>
      </w:pPr>
    </w:p>
    <w:p w:rsidR="005F7DEA" w:rsidRPr="00CC32DD" w:rsidRDefault="005F7DEA" w:rsidP="000F6719">
      <w:pPr>
        <w:jc w:val="center"/>
        <w:rPr>
          <w:sz w:val="24"/>
          <w:szCs w:val="24"/>
        </w:rPr>
      </w:pPr>
    </w:p>
    <w:p w:rsidR="005F7DEA" w:rsidRPr="00CC32DD" w:rsidRDefault="005F7DEA" w:rsidP="000F6719">
      <w:pPr>
        <w:rPr>
          <w:sz w:val="24"/>
          <w:szCs w:val="24"/>
        </w:rPr>
      </w:pPr>
    </w:p>
    <w:p w:rsidR="005F7DEA" w:rsidRPr="00CC32DD" w:rsidRDefault="005F7DEA" w:rsidP="000F6719">
      <w:pPr>
        <w:jc w:val="right"/>
        <w:rPr>
          <w:sz w:val="28"/>
          <w:szCs w:val="28"/>
        </w:rPr>
      </w:pPr>
    </w:p>
    <w:p w:rsidR="005F7DEA" w:rsidRPr="00CC32DD" w:rsidRDefault="005F7DEA" w:rsidP="00935802">
      <w:pPr>
        <w:rPr>
          <w:sz w:val="24"/>
          <w:szCs w:val="24"/>
        </w:rPr>
      </w:pPr>
    </w:p>
    <w:p w:rsidR="005F7DEA" w:rsidRPr="00CC32DD" w:rsidRDefault="005F7DEA" w:rsidP="00935802">
      <w:pPr>
        <w:rPr>
          <w:sz w:val="24"/>
          <w:szCs w:val="24"/>
        </w:rPr>
      </w:pPr>
    </w:p>
    <w:p w:rsidR="005F7DEA" w:rsidRPr="00CC32DD" w:rsidRDefault="005F7DEA" w:rsidP="00935802">
      <w:pPr>
        <w:rPr>
          <w:sz w:val="24"/>
          <w:szCs w:val="24"/>
        </w:rPr>
      </w:pPr>
    </w:p>
    <w:p w:rsidR="005F7DEA" w:rsidRPr="00CC32DD" w:rsidRDefault="005F7DEA" w:rsidP="00DA5DBA">
      <w:pPr>
        <w:widowControl/>
        <w:rPr>
          <w:sz w:val="28"/>
        </w:rPr>
      </w:pPr>
    </w:p>
    <w:p w:rsidR="005F7DEA" w:rsidRPr="00CC32DD" w:rsidRDefault="005F7DEA" w:rsidP="00DA5DBA">
      <w:pPr>
        <w:autoSpaceDE w:val="0"/>
        <w:autoSpaceDN w:val="0"/>
        <w:adjustRightInd w:val="0"/>
        <w:jc w:val="center"/>
        <w:rPr>
          <w:b/>
          <w:spacing w:val="20"/>
          <w:sz w:val="28"/>
          <w:szCs w:val="28"/>
        </w:rPr>
      </w:pPr>
    </w:p>
    <w:tbl>
      <w:tblPr>
        <w:tblpPr w:leftFromText="180" w:rightFromText="180" w:vertAnchor="text" w:horzAnchor="margin" w:tblpXSpec="center" w:tblpY="-303"/>
        <w:tblW w:w="16598" w:type="dxa"/>
        <w:tblLook w:val="01E0"/>
      </w:tblPr>
      <w:tblGrid>
        <w:gridCol w:w="236"/>
        <w:gridCol w:w="16376"/>
      </w:tblGrid>
      <w:tr w:rsidR="005F7DEA" w:rsidRPr="00CC32DD" w:rsidTr="00DA5DBA">
        <w:tc>
          <w:tcPr>
            <w:tcW w:w="222" w:type="dxa"/>
          </w:tcPr>
          <w:p w:rsidR="005F7DEA" w:rsidRPr="00CC32DD" w:rsidRDefault="005F7DEA" w:rsidP="00DA5DBA">
            <w:pPr>
              <w:tabs>
                <w:tab w:val="center" w:pos="4153"/>
                <w:tab w:val="right" w:pos="8306"/>
              </w:tabs>
              <w:jc w:val="both"/>
            </w:pPr>
          </w:p>
          <w:p w:rsidR="005F7DEA" w:rsidRPr="00CC32DD" w:rsidRDefault="005F7DEA" w:rsidP="00DA5DBA">
            <w:pPr>
              <w:tabs>
                <w:tab w:val="center" w:pos="4153"/>
                <w:tab w:val="right" w:pos="8306"/>
              </w:tabs>
              <w:jc w:val="both"/>
            </w:pPr>
          </w:p>
        </w:tc>
        <w:tc>
          <w:tcPr>
            <w:tcW w:w="16376" w:type="dxa"/>
          </w:tcPr>
          <w:tbl>
            <w:tblPr>
              <w:tblW w:w="16160" w:type="dxa"/>
              <w:jc w:val="right"/>
              <w:tblLook w:val="01E0"/>
            </w:tblPr>
            <w:tblGrid>
              <w:gridCol w:w="16160"/>
            </w:tblGrid>
            <w:tr w:rsidR="005F7DEA" w:rsidRPr="00CC32DD" w:rsidTr="00DA5DBA">
              <w:trPr>
                <w:jc w:val="right"/>
              </w:trPr>
              <w:tc>
                <w:tcPr>
                  <w:tcW w:w="16160" w:type="dxa"/>
                </w:tcPr>
                <w:p w:rsidR="005F7DEA" w:rsidRPr="00CC32DD" w:rsidRDefault="005F7DEA" w:rsidP="00CB5C30">
                  <w:pPr>
                    <w:framePr w:hSpace="180" w:wrap="around" w:vAnchor="text" w:hAnchor="margin" w:xAlign="center" w:y="-303"/>
                    <w:tabs>
                      <w:tab w:val="center" w:pos="4153"/>
                      <w:tab w:val="right" w:pos="8306"/>
                    </w:tabs>
                    <w:jc w:val="right"/>
                  </w:pPr>
                  <w:r w:rsidRPr="00CC32DD">
                    <w:t>Приложение № 8</w:t>
                  </w:r>
                </w:p>
                <w:p w:rsidR="005F7DEA" w:rsidRPr="00CC32DD" w:rsidRDefault="005F7DEA" w:rsidP="00CB5C30">
                  <w:pPr>
                    <w:framePr w:hSpace="180" w:wrap="around" w:vAnchor="text" w:hAnchor="margin" w:xAlign="center" w:y="-303"/>
                    <w:tabs>
                      <w:tab w:val="center" w:pos="4153"/>
                      <w:tab w:val="right" w:pos="8306"/>
                    </w:tabs>
                    <w:jc w:val="right"/>
                    <w:rPr>
                      <w:sz w:val="24"/>
                      <w:szCs w:val="24"/>
                    </w:rPr>
                  </w:pPr>
                  <w:r w:rsidRPr="00CC32DD">
                    <w:rPr>
                      <w:sz w:val="24"/>
                      <w:szCs w:val="24"/>
                    </w:rPr>
                    <w:t xml:space="preserve">к муниципальной  программе </w:t>
                  </w:r>
                </w:p>
                <w:p w:rsidR="005F7DEA" w:rsidRPr="00CC32DD" w:rsidRDefault="005F7DEA" w:rsidP="00CB5C30">
                  <w:pPr>
                    <w:framePr w:hSpace="180" w:wrap="around" w:vAnchor="text" w:hAnchor="margin" w:xAlign="center" w:y="-303"/>
                    <w:tabs>
                      <w:tab w:val="center" w:pos="4153"/>
                      <w:tab w:val="right" w:pos="8306"/>
                    </w:tabs>
                    <w:jc w:val="right"/>
                    <w:rPr>
                      <w:sz w:val="24"/>
                      <w:szCs w:val="24"/>
                    </w:rPr>
                  </w:pPr>
                  <w:r w:rsidRPr="00CC32DD">
                    <w:rPr>
                      <w:sz w:val="24"/>
                      <w:szCs w:val="24"/>
                    </w:rPr>
                    <w:t>« Молодежь Мокшанского района</w:t>
                  </w:r>
                </w:p>
                <w:p w:rsidR="005F7DEA" w:rsidRPr="00CC32DD" w:rsidRDefault="005F7DEA" w:rsidP="00CB5C30">
                  <w:pPr>
                    <w:framePr w:hSpace="180" w:wrap="around" w:vAnchor="text" w:hAnchor="margin" w:xAlign="center" w:y="-303"/>
                    <w:tabs>
                      <w:tab w:val="center" w:pos="4153"/>
                      <w:tab w:val="left" w:pos="5367"/>
                      <w:tab w:val="right" w:pos="8306"/>
                    </w:tabs>
                    <w:jc w:val="right"/>
                  </w:pPr>
                  <w:r>
                    <w:rPr>
                      <w:sz w:val="24"/>
                      <w:szCs w:val="24"/>
                    </w:rPr>
                    <w:t xml:space="preserve"> Пензенской области на 2014–2020</w:t>
                  </w:r>
                  <w:r w:rsidRPr="00CC32DD">
                    <w:rPr>
                      <w:sz w:val="24"/>
                      <w:szCs w:val="24"/>
                    </w:rPr>
                    <w:t xml:space="preserve"> годы </w:t>
                  </w:r>
                  <w:r w:rsidRPr="001F6DB7">
                    <w:rPr>
                      <w:b/>
                      <w:sz w:val="24"/>
                      <w:szCs w:val="24"/>
                    </w:rPr>
                    <w:t>»</w:t>
                  </w:r>
                </w:p>
              </w:tc>
            </w:tr>
          </w:tbl>
          <w:p w:rsidR="005F7DEA" w:rsidRPr="00CC32DD" w:rsidRDefault="005F7DEA" w:rsidP="00DA5DBA">
            <w:pPr>
              <w:tabs>
                <w:tab w:val="center" w:pos="4153"/>
                <w:tab w:val="right" w:pos="8306"/>
              </w:tabs>
              <w:jc w:val="center"/>
            </w:pPr>
          </w:p>
        </w:tc>
      </w:tr>
    </w:tbl>
    <w:p w:rsidR="005F7DEA" w:rsidRDefault="005F7DEA" w:rsidP="00DA5DBA">
      <w:pPr>
        <w:pStyle w:val="ConsPlusNormal"/>
        <w:jc w:val="center"/>
        <w:rPr>
          <w:rFonts w:ascii="Times New Roman" w:hAnsi="Times New Roman"/>
        </w:rPr>
      </w:pPr>
    </w:p>
    <w:p w:rsidR="005F7DEA" w:rsidRDefault="005F7DEA" w:rsidP="00DA5DBA">
      <w:pPr>
        <w:pStyle w:val="ConsPlusNormal"/>
        <w:jc w:val="center"/>
        <w:rPr>
          <w:rFonts w:ascii="Times New Roman" w:hAnsi="Times New Roman"/>
        </w:rPr>
      </w:pPr>
    </w:p>
    <w:p w:rsidR="005F7DEA" w:rsidRDefault="005F7DEA" w:rsidP="00DA5DBA">
      <w:pPr>
        <w:pStyle w:val="ConsPlusNormal"/>
        <w:jc w:val="center"/>
        <w:rPr>
          <w:rFonts w:ascii="Times New Roman" w:hAnsi="Times New Roman"/>
        </w:rPr>
      </w:pPr>
    </w:p>
    <w:p w:rsidR="005F7DEA" w:rsidRDefault="005F7DEA" w:rsidP="00DA5DBA">
      <w:pPr>
        <w:pStyle w:val="ConsPlusNormal"/>
        <w:jc w:val="center"/>
        <w:rPr>
          <w:rFonts w:ascii="Times New Roman" w:hAnsi="Times New Roman"/>
        </w:rPr>
      </w:pPr>
    </w:p>
    <w:p w:rsidR="005F7DEA" w:rsidRDefault="005F7DEA" w:rsidP="00DA5DBA">
      <w:pPr>
        <w:pStyle w:val="ConsPlusNormal"/>
        <w:jc w:val="center"/>
        <w:rPr>
          <w:rFonts w:ascii="Times New Roman" w:hAnsi="Times New Roman"/>
        </w:rPr>
      </w:pPr>
    </w:p>
    <w:p w:rsidR="005F7DEA" w:rsidRPr="00CC32DD" w:rsidRDefault="005F7DEA" w:rsidP="00DA5DBA">
      <w:pPr>
        <w:pStyle w:val="ConsPlusNormal"/>
        <w:jc w:val="center"/>
        <w:rPr>
          <w:rFonts w:ascii="Times New Roman" w:hAnsi="Times New Roman"/>
        </w:rPr>
      </w:pPr>
      <w:r w:rsidRPr="00CC32DD">
        <w:rPr>
          <w:rFonts w:ascii="Times New Roman" w:hAnsi="Times New Roman"/>
        </w:rPr>
        <w:t xml:space="preserve">ПЕРЕЧЕНЬ </w:t>
      </w:r>
      <w:r w:rsidRPr="006503F9">
        <w:rPr>
          <w:rFonts w:ascii="Times New Roman" w:hAnsi="Times New Roman"/>
        </w:rPr>
        <w:t>ОСНОВНЫХ МЕРОПРИЯТИЙ</w:t>
      </w:r>
      <w:r w:rsidRPr="00CC32DD">
        <w:rPr>
          <w:rFonts w:ascii="Times New Roman" w:hAnsi="Times New Roman"/>
        </w:rPr>
        <w:t>, МЕРОПРИЯТИЙ</w:t>
      </w:r>
    </w:p>
    <w:p w:rsidR="005F7DEA" w:rsidRPr="00CC32DD" w:rsidRDefault="005F7DEA" w:rsidP="00DA5DBA">
      <w:pPr>
        <w:pStyle w:val="ConsPlusNormal"/>
        <w:jc w:val="center"/>
        <w:rPr>
          <w:rFonts w:ascii="Times New Roman" w:hAnsi="Times New Roman"/>
        </w:rPr>
      </w:pPr>
      <w:r w:rsidRPr="00CC32DD">
        <w:rPr>
          <w:rFonts w:ascii="Times New Roman" w:hAnsi="Times New Roman"/>
        </w:rPr>
        <w:t xml:space="preserve">муниципальной программы Мокшанского района «Молодежь Мокшанского района </w:t>
      </w:r>
      <w:r>
        <w:rPr>
          <w:rFonts w:ascii="Times New Roman" w:hAnsi="Times New Roman"/>
        </w:rPr>
        <w:t xml:space="preserve">Пензенской области на 2014-2020 </w:t>
      </w:r>
      <w:r w:rsidRPr="00CC32DD">
        <w:rPr>
          <w:rFonts w:ascii="Times New Roman" w:hAnsi="Times New Roman"/>
        </w:rPr>
        <w:t>годы»</w:t>
      </w:r>
    </w:p>
    <w:p w:rsidR="005F7DEA" w:rsidRPr="00CC32DD" w:rsidRDefault="005F7DEA" w:rsidP="00DA5DBA">
      <w:pPr>
        <w:pStyle w:val="ConsPlusNormal"/>
        <w:jc w:val="center"/>
        <w:rPr>
          <w:rFonts w:ascii="Times New Roman" w:hAnsi="Times New Roman"/>
        </w:rPr>
      </w:pPr>
      <w:r w:rsidRPr="00CC32DD">
        <w:rPr>
          <w:rFonts w:ascii="Times New Roman" w:hAnsi="Times New Roman"/>
        </w:rPr>
        <w:t>на 201</w:t>
      </w:r>
      <w:r w:rsidRPr="00CC32DD">
        <w:rPr>
          <w:rFonts w:ascii="Times New Roman" w:hAnsi="Times New Roman"/>
          <w:lang w:val="en-US"/>
        </w:rPr>
        <w:t>6</w:t>
      </w:r>
      <w:r>
        <w:rPr>
          <w:rFonts w:ascii="Times New Roman" w:hAnsi="Times New Roman"/>
        </w:rPr>
        <w:t>- 2020</w:t>
      </w:r>
      <w:r w:rsidRPr="00CC32DD">
        <w:rPr>
          <w:rFonts w:ascii="Times New Roman" w:hAnsi="Times New Roman"/>
        </w:rPr>
        <w:t xml:space="preserve"> годы</w:t>
      </w:r>
    </w:p>
    <w:p w:rsidR="005F7DEA" w:rsidRPr="00CC32DD" w:rsidRDefault="005F7DEA" w:rsidP="00DA5DBA">
      <w:pPr>
        <w:pStyle w:val="ConsPlusNormal"/>
        <w:jc w:val="center"/>
        <w:rPr>
          <w:rFonts w:ascii="Times New Roman" w:hAnsi="Times New Roman"/>
        </w:rPr>
      </w:pPr>
    </w:p>
    <w:tbl>
      <w:tblPr>
        <w:tblW w:w="15451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/>
      </w:tblPr>
      <w:tblGrid>
        <w:gridCol w:w="709"/>
        <w:gridCol w:w="2975"/>
        <w:gridCol w:w="2408"/>
        <w:gridCol w:w="931"/>
        <w:gridCol w:w="770"/>
        <w:gridCol w:w="913"/>
        <w:gridCol w:w="992"/>
        <w:gridCol w:w="930"/>
        <w:gridCol w:w="851"/>
        <w:gridCol w:w="3122"/>
        <w:gridCol w:w="850"/>
      </w:tblGrid>
      <w:tr w:rsidR="005F7DEA" w:rsidRPr="00CC32DD" w:rsidTr="0043141A">
        <w:tc>
          <w:tcPr>
            <w:tcW w:w="709" w:type="dxa"/>
            <w:vMerge w:val="restart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2975" w:type="dxa"/>
            <w:vMerge w:val="restart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Наименование</w:t>
            </w: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CB5C30">
              <w:rPr>
                <w:rFonts w:ascii="Times New Roman" w:hAnsi="Times New Roman"/>
                <w:sz w:val="20"/>
                <w:szCs w:val="20"/>
              </w:rPr>
              <w:t>основного мероприятия, мероприятия</w:t>
            </w:r>
          </w:p>
        </w:tc>
        <w:tc>
          <w:tcPr>
            <w:tcW w:w="2408" w:type="dxa"/>
            <w:vMerge w:val="restart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Исполнители</w:t>
            </w:r>
          </w:p>
        </w:tc>
        <w:tc>
          <w:tcPr>
            <w:tcW w:w="931" w:type="dxa"/>
            <w:vMerge w:val="restart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Срок исполнения (год)</w:t>
            </w:r>
          </w:p>
        </w:tc>
        <w:tc>
          <w:tcPr>
            <w:tcW w:w="4456" w:type="dxa"/>
            <w:gridSpan w:val="5"/>
          </w:tcPr>
          <w:p w:rsidR="005F7DEA" w:rsidRPr="00CB5C30" w:rsidRDefault="005F7DEA" w:rsidP="00DA5DB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Объем финансирования, тыс. рублей</w:t>
            </w:r>
          </w:p>
        </w:tc>
        <w:tc>
          <w:tcPr>
            <w:tcW w:w="3122" w:type="dxa"/>
            <w:vMerge w:val="restart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Показатели результата мероприятия по годам (ожидаемый непосредственный результат)</w:t>
            </w:r>
          </w:p>
        </w:tc>
        <w:tc>
          <w:tcPr>
            <w:tcW w:w="850" w:type="dxa"/>
            <w:vMerge w:val="restart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 xml:space="preserve">Связь с показателем муниципальной программы (подпрограммы) </w:t>
            </w:r>
          </w:p>
        </w:tc>
      </w:tr>
      <w:tr w:rsidR="005F7DEA" w:rsidRPr="00CC32DD" w:rsidTr="0043141A">
        <w:trPr>
          <w:trHeight w:val="780"/>
        </w:trPr>
        <w:tc>
          <w:tcPr>
            <w:tcW w:w="709" w:type="dxa"/>
            <w:vMerge/>
          </w:tcPr>
          <w:p w:rsidR="005F7DEA" w:rsidRPr="00CC32DD" w:rsidRDefault="005F7DEA" w:rsidP="00DA5DBA"/>
        </w:tc>
        <w:tc>
          <w:tcPr>
            <w:tcW w:w="2975" w:type="dxa"/>
            <w:vMerge/>
          </w:tcPr>
          <w:p w:rsidR="005F7DEA" w:rsidRPr="00CC32DD" w:rsidRDefault="005F7DEA" w:rsidP="00DA5DBA"/>
        </w:tc>
        <w:tc>
          <w:tcPr>
            <w:tcW w:w="2408" w:type="dxa"/>
            <w:vMerge/>
          </w:tcPr>
          <w:p w:rsidR="005F7DEA" w:rsidRPr="00CC32DD" w:rsidRDefault="005F7DEA" w:rsidP="00DA5DBA"/>
        </w:tc>
        <w:tc>
          <w:tcPr>
            <w:tcW w:w="931" w:type="dxa"/>
            <w:vMerge/>
          </w:tcPr>
          <w:p w:rsidR="005F7DEA" w:rsidRPr="00CC32DD" w:rsidRDefault="005F7DEA" w:rsidP="00DA5DBA"/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бюджет Мокшанского района</w:t>
            </w:r>
          </w:p>
        </w:tc>
        <w:tc>
          <w:tcPr>
            <w:tcW w:w="992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Федеральные средства</w:t>
            </w:r>
          </w:p>
        </w:tc>
        <w:tc>
          <w:tcPr>
            <w:tcW w:w="930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бюджет Пензенс</w:t>
            </w:r>
          </w:p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кой области</w:t>
            </w:r>
          </w:p>
        </w:tc>
        <w:tc>
          <w:tcPr>
            <w:tcW w:w="85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 xml:space="preserve">внебюджетные и иные средства </w:t>
            </w:r>
          </w:p>
        </w:tc>
        <w:tc>
          <w:tcPr>
            <w:tcW w:w="3122" w:type="dxa"/>
            <w:vMerge/>
          </w:tcPr>
          <w:p w:rsidR="005F7DEA" w:rsidRPr="00CC32DD" w:rsidRDefault="005F7DEA" w:rsidP="00DA5DBA"/>
        </w:tc>
        <w:tc>
          <w:tcPr>
            <w:tcW w:w="850" w:type="dxa"/>
            <w:vMerge/>
          </w:tcPr>
          <w:p w:rsidR="005F7DEA" w:rsidRPr="00CC32DD" w:rsidRDefault="005F7DEA" w:rsidP="00DA5DBA"/>
        </w:tc>
      </w:tr>
      <w:tr w:rsidR="005F7DEA" w:rsidRPr="00CC32DD" w:rsidTr="0043141A">
        <w:tc>
          <w:tcPr>
            <w:tcW w:w="709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975" w:type="dxa"/>
          </w:tcPr>
          <w:p w:rsidR="005F7DEA" w:rsidRPr="00CB5C30" w:rsidRDefault="005F7DEA" w:rsidP="00DA5DB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408" w:type="dxa"/>
          </w:tcPr>
          <w:p w:rsidR="005F7DEA" w:rsidRPr="00CB5C30" w:rsidRDefault="005F7DEA" w:rsidP="00DA5DB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:rsidR="005F7DEA" w:rsidRPr="00CB5C30" w:rsidRDefault="005F7DEA" w:rsidP="00DA5DB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930" w:type="dxa"/>
          </w:tcPr>
          <w:p w:rsidR="005F7DEA" w:rsidRPr="00CB5C30" w:rsidRDefault="005F7DEA" w:rsidP="00DA5DB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5F7DEA" w:rsidRPr="00CB5C30" w:rsidRDefault="005F7DEA" w:rsidP="00DA5DBA">
            <w:pPr>
              <w:pStyle w:val="ConsPlusNormal"/>
              <w:ind w:firstLine="45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122" w:type="dxa"/>
          </w:tcPr>
          <w:p w:rsidR="005F7DEA" w:rsidRPr="00CB5C30" w:rsidRDefault="005F7DEA" w:rsidP="00DA5DB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221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</w:tr>
      <w:tr w:rsidR="005F7DEA" w:rsidRPr="00CC32DD" w:rsidTr="00DA5DBA">
        <w:tc>
          <w:tcPr>
            <w:tcW w:w="14601" w:type="dxa"/>
            <w:gridSpan w:val="10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Цель программы: создание экономических и организационных условий для развития личности, поддержка социальной, инновационной и предпринимательской активности молодежи, а также деятельности детских и молодежных объединений Мокшанского района Пензенской области, развитие физической культуры и спорта.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221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DA5DBA">
        <w:tc>
          <w:tcPr>
            <w:tcW w:w="14601" w:type="dxa"/>
            <w:gridSpan w:val="10"/>
          </w:tcPr>
          <w:p w:rsidR="005F7DEA" w:rsidRPr="00CC32DD" w:rsidRDefault="005F7DEA" w:rsidP="00DA5DBA">
            <w:pPr>
              <w:ind w:firstLine="709"/>
              <w:jc w:val="both"/>
            </w:pPr>
            <w:r>
              <w:t xml:space="preserve">Задачи </w:t>
            </w:r>
            <w:r w:rsidRPr="00CC32DD">
              <w:t>программы: развитие и поддержка молодежных общественных организаций и объединений и других форм занятости молодежи, вовлечение молодых людей в добровольческую деятельность, в деятельность трудовых объединений, формирование механизмов, распространение эффективных моделей и форм неформального образования и участия молодежи в реализации молодежной политики;</w:t>
            </w:r>
          </w:p>
          <w:p w:rsidR="005F7DEA" w:rsidRPr="00CC32DD" w:rsidRDefault="005F7DEA" w:rsidP="00DA5DBA">
            <w:pPr>
              <w:ind w:firstLine="709"/>
              <w:jc w:val="both"/>
            </w:pPr>
            <w:r w:rsidRPr="00CC32DD">
              <w:t>- развитие интеллектуального, творческого, физического потенциала молодежи, организация и проведение олимпиад, спортивных игр, конкурсов и фестивалей по профилям деятельности и интересам молодежи, поддержка способной, инициативной и талантливой молодежи;</w:t>
            </w:r>
          </w:p>
          <w:p w:rsidR="005F7DEA" w:rsidRPr="00CC32DD" w:rsidRDefault="005F7DEA" w:rsidP="00DA5DBA">
            <w:pPr>
              <w:tabs>
                <w:tab w:val="left" w:pos="1134"/>
                <w:tab w:val="left" w:pos="1276"/>
              </w:tabs>
              <w:jc w:val="both"/>
            </w:pPr>
            <w:r w:rsidRPr="00CC32DD">
              <w:t xml:space="preserve">         - привлечение населения Мокшанского района к систематическим занятиям физической культурой и спортом;</w:t>
            </w:r>
          </w:p>
          <w:p w:rsidR="005F7DEA" w:rsidRPr="00CC32DD" w:rsidRDefault="005F7DEA" w:rsidP="00DA5DBA">
            <w:pPr>
              <w:ind w:firstLine="709"/>
              <w:jc w:val="both"/>
            </w:pPr>
            <w:r w:rsidRPr="00CC32DD">
              <w:t>- пропаганда здорового образа жизни среди детей и молодежи;</w:t>
            </w:r>
          </w:p>
          <w:p w:rsidR="005F7DEA" w:rsidRPr="00CC32DD" w:rsidRDefault="005F7DEA" w:rsidP="00DA5DBA">
            <w:pPr>
              <w:ind w:firstLine="709"/>
              <w:jc w:val="both"/>
            </w:pPr>
            <w:r w:rsidRPr="00CC32DD">
              <w:t>- развитие молодежного предпринимательства и деловой активности молодежи, создание условий для включения молодого человека в новые для себя виды деятельности;</w:t>
            </w:r>
          </w:p>
          <w:p w:rsidR="005F7DEA" w:rsidRPr="006503F9" w:rsidRDefault="005F7DEA" w:rsidP="006503F9">
            <w:pPr>
              <w:ind w:firstLine="709"/>
              <w:jc w:val="both"/>
            </w:pPr>
            <w:r w:rsidRPr="00CC32DD">
              <w:t>- совершенствование системы гражданского и патриотического воспитания в молодежной среде на основе отечественных нравственных и культурных традиций и ценностей, развитие допризывной подготовки молодежи к военной службе, военно-прикладных и военно-технических видов спорта, популяризация и пропаганда духовно-нравственных ценностей в молодежной среде, укрепление института молодой семьи, пропаганда ответственного родительства.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DA5DBA">
        <w:tc>
          <w:tcPr>
            <w:tcW w:w="14601" w:type="dxa"/>
            <w:gridSpan w:val="10"/>
          </w:tcPr>
          <w:p w:rsidR="005F7DEA" w:rsidRPr="006503F9" w:rsidRDefault="005F7DEA" w:rsidP="00D06114">
            <w:pPr>
              <w:ind w:firstLine="709"/>
              <w:jc w:val="center"/>
              <w:rPr>
                <w:b/>
              </w:rPr>
            </w:pPr>
            <w:r w:rsidRPr="006503F9">
              <w:rPr>
                <w:b/>
              </w:rPr>
              <w:t>Основное мероприятие "Поддержка и воспитание детей и молодежи"</w:t>
            </w:r>
          </w:p>
        </w:tc>
        <w:tc>
          <w:tcPr>
            <w:tcW w:w="850" w:type="dxa"/>
          </w:tcPr>
          <w:p w:rsidR="005F7DEA" w:rsidRPr="00CB5C30" w:rsidRDefault="005F7DEA" w:rsidP="002C3815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DA5DBA">
        <w:tc>
          <w:tcPr>
            <w:tcW w:w="14601" w:type="dxa"/>
            <w:gridSpan w:val="10"/>
          </w:tcPr>
          <w:p w:rsidR="005F7DEA" w:rsidRPr="00CC32DD" w:rsidRDefault="005F7DEA" w:rsidP="00DA5DBA">
            <w:pPr>
              <w:pStyle w:val="ListParagraph"/>
              <w:numPr>
                <w:ilvl w:val="0"/>
                <w:numId w:val="6"/>
              </w:numPr>
              <w:jc w:val="center"/>
              <w:rPr>
                <w:b/>
              </w:rPr>
            </w:pPr>
            <w:r w:rsidRPr="00CC32DD">
              <w:t>«</w:t>
            </w:r>
            <w:r w:rsidRPr="00CC32DD">
              <w:rPr>
                <w:b/>
              </w:rPr>
              <w:t>Гражданское и патриотическое воспитание молодежи»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253"/>
        </w:trPr>
        <w:tc>
          <w:tcPr>
            <w:tcW w:w="709" w:type="dxa"/>
            <w:vMerge w:val="restart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1.1.</w:t>
            </w:r>
          </w:p>
          <w:p w:rsidR="005F7DEA" w:rsidRPr="00CB5C30" w:rsidRDefault="005F7DEA" w:rsidP="00DA5DB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 w:val="restart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 xml:space="preserve">Организация и проведение мероприятий среди молодежи, посвященных празднованию дней воинской славы (победных дней России), в соответствии с </w:t>
            </w:r>
            <w:hyperlink r:id="rId11" w:history="1">
              <w:r w:rsidRPr="00CB5C30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</w:rPr>
                <w:t>Федеральным законом</w:t>
              </w:r>
            </w:hyperlink>
            <w:r w:rsidRPr="00CB5C30">
              <w:rPr>
                <w:rFonts w:ascii="Times New Roman" w:hAnsi="Times New Roman"/>
                <w:sz w:val="20"/>
                <w:szCs w:val="20"/>
              </w:rPr>
              <w:t xml:space="preserve"> от 13.03.1995 № 32-ФЗ "О днях воинской славы и памятных датах России»  и других знаменательных дат российской военной истории.</w:t>
            </w:r>
          </w:p>
        </w:tc>
        <w:tc>
          <w:tcPr>
            <w:tcW w:w="2408" w:type="dxa"/>
            <w:vMerge w:val="restart"/>
          </w:tcPr>
          <w:p w:rsidR="005F7DEA" w:rsidRPr="00CC32DD" w:rsidRDefault="005F7DEA" w:rsidP="00DA5DBA">
            <w:pPr>
              <w:jc w:val="center"/>
            </w:pPr>
            <w:r w:rsidRPr="00CC32DD">
              <w:t>Отдел по реализации молодежной политики, культуре физической культуре и спорту администрации Мокшанского района</w:t>
            </w:r>
          </w:p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Управление образованием администрации Мокшанского района</w:t>
            </w: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hanging="1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283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992" w:type="dxa"/>
          </w:tcPr>
          <w:p w:rsidR="005F7DEA" w:rsidRPr="00CC32DD" w:rsidRDefault="005F7DEA" w:rsidP="00DA5DBA">
            <w:pPr>
              <w:jc w:val="center"/>
              <w:rPr>
                <w:highlight w:val="red"/>
              </w:rPr>
            </w:pPr>
          </w:p>
        </w:tc>
        <w:tc>
          <w:tcPr>
            <w:tcW w:w="930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851" w:type="dxa"/>
          </w:tcPr>
          <w:p w:rsidR="005F7DEA" w:rsidRPr="00CC32DD" w:rsidRDefault="005F7DEA" w:rsidP="00DA5DBA">
            <w:pPr>
              <w:jc w:val="center"/>
              <w:rPr>
                <w:highlight w:val="red"/>
              </w:rPr>
            </w:pPr>
          </w:p>
        </w:tc>
        <w:tc>
          <w:tcPr>
            <w:tcW w:w="3122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 xml:space="preserve">Воспитание чувства патриотизма и бережного отношения </w:t>
            </w:r>
            <w:r w:rsidRPr="00CB5C30">
              <w:rPr>
                <w:rFonts w:ascii="Times New Roman" w:hAnsi="Times New Roman"/>
                <w:sz w:val="20"/>
                <w:szCs w:val="20"/>
              </w:rPr>
              <w:br/>
              <w:t xml:space="preserve">к истории, гордости </w:t>
            </w:r>
            <w:r w:rsidRPr="00CB5C30">
              <w:rPr>
                <w:rFonts w:ascii="Times New Roman" w:hAnsi="Times New Roman"/>
                <w:sz w:val="20"/>
                <w:szCs w:val="20"/>
              </w:rPr>
              <w:br/>
              <w:t>за Российскую армию, готовности служить в Российской армии; проведение, мероприятий с общим охватом участников: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5F7DEA" w:rsidRPr="00CC32DD" w:rsidTr="0043141A">
        <w:trPr>
          <w:trHeight w:val="208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8" w:type="dxa"/>
            <w:vMerge/>
          </w:tcPr>
          <w:p w:rsidR="005F7DEA" w:rsidRPr="00CC32DD" w:rsidRDefault="005F7DEA" w:rsidP="00DA5DBA">
            <w:pPr>
              <w:jc w:val="center"/>
            </w:pP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</w:t>
            </w: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770" w:type="dxa"/>
          </w:tcPr>
          <w:p w:rsidR="005F7DEA" w:rsidRPr="00CC32DD" w:rsidRDefault="005F7DEA" w:rsidP="00DA5DBA">
            <w:pPr>
              <w:jc w:val="center"/>
            </w:pPr>
            <w:r w:rsidRPr="00CC32DD">
              <w:rPr>
                <w:lang w:val="en-US"/>
              </w:rPr>
              <w:t>2</w:t>
            </w:r>
            <w:r w:rsidRPr="00CC32DD">
              <w:t>,0</w:t>
            </w:r>
          </w:p>
        </w:tc>
        <w:tc>
          <w:tcPr>
            <w:tcW w:w="913" w:type="dxa"/>
          </w:tcPr>
          <w:p w:rsidR="005F7DEA" w:rsidRPr="00CC32DD" w:rsidRDefault="005F7DEA" w:rsidP="00DA5DBA">
            <w:pPr>
              <w:jc w:val="center"/>
            </w:pPr>
            <w:r w:rsidRPr="00CC32DD">
              <w:rPr>
                <w:lang w:val="en-US"/>
              </w:rPr>
              <w:t>2</w:t>
            </w:r>
            <w:r w:rsidRPr="00CC32DD">
              <w:t>,0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Pr="00CC32DD" w:rsidRDefault="005F7DEA" w:rsidP="00DA5DBA">
            <w:r w:rsidRPr="00CC32DD">
              <w:t>не менее 300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</w:tcPr>
          <w:p w:rsidR="005F7DEA" w:rsidRPr="00CC32DD" w:rsidRDefault="005F7DEA" w:rsidP="00DA5DBA"/>
        </w:tc>
        <w:tc>
          <w:tcPr>
            <w:tcW w:w="2408" w:type="dxa"/>
            <w:vMerge/>
          </w:tcPr>
          <w:p w:rsidR="005F7DEA" w:rsidRPr="00CC32DD" w:rsidRDefault="005F7DEA" w:rsidP="00DA5DBA"/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</w:t>
            </w: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770" w:type="dxa"/>
          </w:tcPr>
          <w:p w:rsidR="005F7DEA" w:rsidRPr="00CC32DD" w:rsidRDefault="005F7DEA" w:rsidP="00DA5DBA">
            <w:pPr>
              <w:jc w:val="center"/>
            </w:pPr>
            <w:r w:rsidRPr="00CC32DD">
              <w:t>2,0</w:t>
            </w:r>
          </w:p>
        </w:tc>
        <w:tc>
          <w:tcPr>
            <w:tcW w:w="913" w:type="dxa"/>
          </w:tcPr>
          <w:p w:rsidR="005F7DEA" w:rsidRPr="00CC32DD" w:rsidRDefault="005F7DEA" w:rsidP="00DA5DBA">
            <w:pPr>
              <w:jc w:val="center"/>
            </w:pPr>
            <w:r w:rsidRPr="00CC32DD">
              <w:t>2,0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Pr="00CC32DD" w:rsidRDefault="005F7DEA" w:rsidP="00DA5DBA">
            <w:r w:rsidRPr="00CC32DD">
              <w:t>не менее 300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</w:tcPr>
          <w:p w:rsidR="005F7DEA" w:rsidRPr="00CC32DD" w:rsidRDefault="005F7DEA" w:rsidP="00DA5DBA"/>
        </w:tc>
        <w:tc>
          <w:tcPr>
            <w:tcW w:w="2408" w:type="dxa"/>
            <w:vMerge/>
          </w:tcPr>
          <w:p w:rsidR="005F7DEA" w:rsidRPr="00CC32DD" w:rsidRDefault="005F7DEA" w:rsidP="00DA5DBA"/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770" w:type="dxa"/>
          </w:tcPr>
          <w:p w:rsidR="005F7DEA" w:rsidRPr="00CC32DD" w:rsidRDefault="005F7DEA" w:rsidP="00DD46CD">
            <w:pPr>
              <w:jc w:val="center"/>
            </w:pPr>
            <w:r w:rsidRPr="00CC32DD">
              <w:rPr>
                <w:lang w:val="en-US"/>
              </w:rPr>
              <w:t>2</w:t>
            </w:r>
            <w:r w:rsidRPr="00CC32DD">
              <w:t>,0</w:t>
            </w:r>
          </w:p>
        </w:tc>
        <w:tc>
          <w:tcPr>
            <w:tcW w:w="913" w:type="dxa"/>
          </w:tcPr>
          <w:p w:rsidR="005F7DEA" w:rsidRPr="00CC32DD" w:rsidRDefault="005F7DEA" w:rsidP="00DD46CD">
            <w:pPr>
              <w:jc w:val="center"/>
            </w:pPr>
            <w:r w:rsidRPr="00CC32DD">
              <w:rPr>
                <w:lang w:val="en-US"/>
              </w:rPr>
              <w:t>2</w:t>
            </w:r>
            <w:r w:rsidRPr="00CC32DD">
              <w:t>,0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Pr="00CC32DD" w:rsidRDefault="005F7DEA" w:rsidP="00DD46CD">
            <w:r w:rsidRPr="00CC32DD">
              <w:t>не менее 300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</w:tcPr>
          <w:p w:rsidR="005F7DEA" w:rsidRPr="00CC32DD" w:rsidRDefault="005F7DEA" w:rsidP="00DA5DBA"/>
        </w:tc>
        <w:tc>
          <w:tcPr>
            <w:tcW w:w="2408" w:type="dxa"/>
            <w:vMerge/>
          </w:tcPr>
          <w:p w:rsidR="005F7DEA" w:rsidRPr="00CC32DD" w:rsidRDefault="005F7DEA" w:rsidP="00DA5DBA"/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770" w:type="dxa"/>
          </w:tcPr>
          <w:p w:rsidR="005F7DEA" w:rsidRPr="00CC32DD" w:rsidRDefault="005F7DEA" w:rsidP="00DD46CD">
            <w:pPr>
              <w:jc w:val="center"/>
            </w:pPr>
            <w:r w:rsidRPr="00CC32DD">
              <w:rPr>
                <w:lang w:val="en-US"/>
              </w:rPr>
              <w:t>2</w:t>
            </w:r>
            <w:r w:rsidRPr="00CC32DD">
              <w:t>,0</w:t>
            </w:r>
          </w:p>
        </w:tc>
        <w:tc>
          <w:tcPr>
            <w:tcW w:w="913" w:type="dxa"/>
          </w:tcPr>
          <w:p w:rsidR="005F7DEA" w:rsidRPr="00CC32DD" w:rsidRDefault="005F7DEA" w:rsidP="00DD46CD">
            <w:pPr>
              <w:jc w:val="center"/>
            </w:pPr>
            <w:r w:rsidRPr="00CC32DD">
              <w:rPr>
                <w:lang w:val="en-US"/>
              </w:rPr>
              <w:t>2</w:t>
            </w:r>
            <w:r w:rsidRPr="00CC32DD">
              <w:t>,0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Pr="00CC32DD" w:rsidRDefault="005F7DEA" w:rsidP="00DD46CD">
            <w:r w:rsidRPr="00CC32DD">
              <w:t>не менее 300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</w:tcPr>
          <w:p w:rsidR="005F7DEA" w:rsidRPr="00CC32DD" w:rsidRDefault="005F7DEA" w:rsidP="00DA5DBA"/>
        </w:tc>
        <w:tc>
          <w:tcPr>
            <w:tcW w:w="2408" w:type="dxa"/>
            <w:vMerge/>
          </w:tcPr>
          <w:p w:rsidR="005F7DEA" w:rsidRPr="00CC32DD" w:rsidRDefault="005F7DEA" w:rsidP="00DA5DBA"/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770" w:type="dxa"/>
          </w:tcPr>
          <w:p w:rsidR="005F7DEA" w:rsidRPr="00CC32DD" w:rsidRDefault="005F7DEA" w:rsidP="00DD46CD">
            <w:pPr>
              <w:jc w:val="center"/>
            </w:pPr>
            <w:r w:rsidRPr="00CC32DD">
              <w:rPr>
                <w:lang w:val="en-US"/>
              </w:rPr>
              <w:t>2</w:t>
            </w:r>
            <w:r w:rsidRPr="00CC32DD">
              <w:t>,0</w:t>
            </w:r>
          </w:p>
        </w:tc>
        <w:tc>
          <w:tcPr>
            <w:tcW w:w="913" w:type="dxa"/>
          </w:tcPr>
          <w:p w:rsidR="005F7DEA" w:rsidRPr="00CC32DD" w:rsidRDefault="005F7DEA" w:rsidP="00DD46CD">
            <w:pPr>
              <w:jc w:val="center"/>
            </w:pPr>
            <w:r w:rsidRPr="00CC32DD">
              <w:rPr>
                <w:lang w:val="en-US"/>
              </w:rPr>
              <w:t>2</w:t>
            </w:r>
            <w:r w:rsidRPr="00CC32DD">
              <w:t>,0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Pr="00CC32DD" w:rsidRDefault="005F7DEA" w:rsidP="00DD46CD">
            <w:r w:rsidRPr="00CC32DD">
              <w:t>не менее 300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411"/>
        </w:trPr>
        <w:tc>
          <w:tcPr>
            <w:tcW w:w="709" w:type="dxa"/>
            <w:vMerge w:val="restart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1.2.</w:t>
            </w:r>
          </w:p>
        </w:tc>
        <w:tc>
          <w:tcPr>
            <w:tcW w:w="2975" w:type="dxa"/>
            <w:vMerge w:val="restart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Проведение районных акций, конкурсов, фестивалей художественного творчества, посвященных Победе в Великой Отечественной войне.</w:t>
            </w:r>
          </w:p>
        </w:tc>
        <w:tc>
          <w:tcPr>
            <w:tcW w:w="2408" w:type="dxa"/>
            <w:vMerge w:val="restart"/>
          </w:tcPr>
          <w:p w:rsidR="005F7DEA" w:rsidRPr="00CC32DD" w:rsidRDefault="005F7DEA" w:rsidP="00DA5DBA">
            <w:pPr>
              <w:jc w:val="center"/>
            </w:pPr>
            <w:r w:rsidRPr="00CC32DD">
              <w:t>Отдел по реализации молодежной политики, культуре физической культуре и спорту администрации Мокшанского района</w:t>
            </w:r>
          </w:p>
          <w:p w:rsidR="005F7DEA" w:rsidRPr="00CB5C30" w:rsidRDefault="005F7DEA" w:rsidP="00DB69FC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Управление образованием администрации Мокшанского района</w:t>
            </w: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992" w:type="dxa"/>
          </w:tcPr>
          <w:p w:rsidR="005F7DEA" w:rsidRPr="00CC32DD" w:rsidRDefault="005F7DEA" w:rsidP="00DA5DBA">
            <w:pPr>
              <w:jc w:val="center"/>
              <w:rPr>
                <w:highlight w:val="red"/>
              </w:rPr>
            </w:pPr>
          </w:p>
        </w:tc>
        <w:tc>
          <w:tcPr>
            <w:tcW w:w="930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851" w:type="dxa"/>
          </w:tcPr>
          <w:p w:rsidR="005F7DEA" w:rsidRPr="00CC32DD" w:rsidRDefault="005F7DEA" w:rsidP="00DA5DBA">
            <w:pPr>
              <w:jc w:val="center"/>
              <w:rPr>
                <w:highlight w:val="red"/>
              </w:rPr>
            </w:pPr>
          </w:p>
        </w:tc>
        <w:tc>
          <w:tcPr>
            <w:tcW w:w="3122" w:type="dxa"/>
          </w:tcPr>
          <w:p w:rsidR="005F7DEA" w:rsidRPr="00CC32DD" w:rsidRDefault="005F7DEA" w:rsidP="00DA5DBA">
            <w:r w:rsidRPr="00CC32DD">
              <w:rPr>
                <w:spacing w:val="-8"/>
              </w:rPr>
              <w:t>Воспитание чувства любви</w:t>
            </w:r>
            <w:r w:rsidRPr="00CC32DD">
              <w:t xml:space="preserve"> к Отечеству, гордости за Российскую армию, сохранение памяти о Великой Отечественной войне.</w:t>
            </w:r>
          </w:p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Проведение мероприятий с охватом: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5F7DEA" w:rsidRPr="00CC32DD" w:rsidTr="0043141A">
        <w:trPr>
          <w:trHeight w:val="187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8" w:type="dxa"/>
            <w:vMerge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</w:t>
            </w: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770" w:type="dxa"/>
          </w:tcPr>
          <w:p w:rsidR="005F7DEA" w:rsidRPr="00CC32DD" w:rsidRDefault="005F7DEA" w:rsidP="00DA5DBA">
            <w:pPr>
              <w:jc w:val="center"/>
            </w:pPr>
            <w:r w:rsidRPr="00CC32DD">
              <w:t>3,0</w:t>
            </w:r>
          </w:p>
        </w:tc>
        <w:tc>
          <w:tcPr>
            <w:tcW w:w="913" w:type="dxa"/>
          </w:tcPr>
          <w:p w:rsidR="005F7DEA" w:rsidRPr="00CC32DD" w:rsidRDefault="005F7DEA" w:rsidP="00DA5DBA">
            <w:pPr>
              <w:jc w:val="center"/>
            </w:pPr>
            <w:r w:rsidRPr="00CC32DD">
              <w:t>3,0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Pr="00CC32DD" w:rsidRDefault="005F7DEA" w:rsidP="00DA5DBA">
            <w:pPr>
              <w:jc w:val="both"/>
            </w:pPr>
            <w:r w:rsidRPr="00CC32DD">
              <w:t>Не менее 50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179"/>
        </w:trPr>
        <w:tc>
          <w:tcPr>
            <w:tcW w:w="709" w:type="dxa"/>
            <w:vMerge/>
          </w:tcPr>
          <w:p w:rsidR="005F7DEA" w:rsidRPr="00CC32DD" w:rsidRDefault="005F7DEA" w:rsidP="00DA5DBA"/>
        </w:tc>
        <w:tc>
          <w:tcPr>
            <w:tcW w:w="2975" w:type="dxa"/>
            <w:vMerge/>
          </w:tcPr>
          <w:p w:rsidR="005F7DEA" w:rsidRPr="00CC32DD" w:rsidRDefault="005F7DEA" w:rsidP="00DA5DBA"/>
        </w:tc>
        <w:tc>
          <w:tcPr>
            <w:tcW w:w="2408" w:type="dxa"/>
            <w:vMerge/>
          </w:tcPr>
          <w:p w:rsidR="005F7DEA" w:rsidRPr="00CC32DD" w:rsidRDefault="005F7DEA" w:rsidP="00DA5DBA"/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</w:t>
            </w: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770" w:type="dxa"/>
          </w:tcPr>
          <w:p w:rsidR="005F7DEA" w:rsidRPr="00CC32DD" w:rsidRDefault="005F7DEA" w:rsidP="00DA5DBA">
            <w:pPr>
              <w:jc w:val="center"/>
            </w:pPr>
            <w:r w:rsidRPr="00CC32DD">
              <w:t>3,0</w:t>
            </w:r>
          </w:p>
        </w:tc>
        <w:tc>
          <w:tcPr>
            <w:tcW w:w="913" w:type="dxa"/>
          </w:tcPr>
          <w:p w:rsidR="005F7DEA" w:rsidRPr="00CC32DD" w:rsidRDefault="005F7DEA" w:rsidP="00DA5DBA">
            <w:pPr>
              <w:jc w:val="center"/>
            </w:pPr>
            <w:r w:rsidRPr="00CC32DD">
              <w:t>3,0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Pr="00CC32DD" w:rsidRDefault="005F7DEA" w:rsidP="00DA5DBA">
            <w:r w:rsidRPr="00CC32DD">
              <w:t>Не менее 50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179"/>
        </w:trPr>
        <w:tc>
          <w:tcPr>
            <w:tcW w:w="709" w:type="dxa"/>
          </w:tcPr>
          <w:p w:rsidR="005F7DEA" w:rsidRPr="00CC32DD" w:rsidRDefault="005F7DEA" w:rsidP="00DA5DBA"/>
        </w:tc>
        <w:tc>
          <w:tcPr>
            <w:tcW w:w="2975" w:type="dxa"/>
          </w:tcPr>
          <w:p w:rsidR="005F7DEA" w:rsidRPr="00CC32DD" w:rsidRDefault="005F7DEA" w:rsidP="00DA5DBA"/>
        </w:tc>
        <w:tc>
          <w:tcPr>
            <w:tcW w:w="2408" w:type="dxa"/>
          </w:tcPr>
          <w:p w:rsidR="005F7DEA" w:rsidRPr="00CC32DD" w:rsidRDefault="005F7DEA" w:rsidP="00DA5DBA"/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770" w:type="dxa"/>
          </w:tcPr>
          <w:p w:rsidR="005F7DEA" w:rsidRPr="00CC32DD" w:rsidRDefault="005F7DEA" w:rsidP="00DD46CD">
            <w:pPr>
              <w:jc w:val="center"/>
            </w:pPr>
            <w:r w:rsidRPr="00CC32DD">
              <w:t>3,0</w:t>
            </w:r>
          </w:p>
        </w:tc>
        <w:tc>
          <w:tcPr>
            <w:tcW w:w="913" w:type="dxa"/>
          </w:tcPr>
          <w:p w:rsidR="005F7DEA" w:rsidRPr="00CC32DD" w:rsidRDefault="005F7DEA" w:rsidP="00DD46CD">
            <w:pPr>
              <w:jc w:val="center"/>
            </w:pPr>
            <w:r w:rsidRPr="00CC32DD">
              <w:t>3,0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Pr="00CC32DD" w:rsidRDefault="005F7DEA" w:rsidP="00DD46CD">
            <w:pPr>
              <w:jc w:val="both"/>
            </w:pPr>
            <w:r w:rsidRPr="00CC32DD">
              <w:t>Не менее 50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179"/>
        </w:trPr>
        <w:tc>
          <w:tcPr>
            <w:tcW w:w="709" w:type="dxa"/>
          </w:tcPr>
          <w:p w:rsidR="005F7DEA" w:rsidRPr="00CC32DD" w:rsidRDefault="005F7DEA" w:rsidP="00DA5DBA"/>
        </w:tc>
        <w:tc>
          <w:tcPr>
            <w:tcW w:w="2975" w:type="dxa"/>
          </w:tcPr>
          <w:p w:rsidR="005F7DEA" w:rsidRPr="00CC32DD" w:rsidRDefault="005F7DEA" w:rsidP="00DA5DBA"/>
        </w:tc>
        <w:tc>
          <w:tcPr>
            <w:tcW w:w="2408" w:type="dxa"/>
          </w:tcPr>
          <w:p w:rsidR="005F7DEA" w:rsidRPr="00CC32DD" w:rsidRDefault="005F7DEA" w:rsidP="00DA5DBA"/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770" w:type="dxa"/>
          </w:tcPr>
          <w:p w:rsidR="005F7DEA" w:rsidRPr="00CC32DD" w:rsidRDefault="005F7DEA" w:rsidP="00DD46CD">
            <w:pPr>
              <w:jc w:val="center"/>
            </w:pPr>
            <w:r w:rsidRPr="00CC32DD">
              <w:t>3,0</w:t>
            </w:r>
          </w:p>
        </w:tc>
        <w:tc>
          <w:tcPr>
            <w:tcW w:w="913" w:type="dxa"/>
          </w:tcPr>
          <w:p w:rsidR="005F7DEA" w:rsidRPr="00CC32DD" w:rsidRDefault="005F7DEA" w:rsidP="00DD46CD">
            <w:pPr>
              <w:jc w:val="center"/>
            </w:pPr>
            <w:r w:rsidRPr="00CC32DD">
              <w:t>3,0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Pr="00CC32DD" w:rsidRDefault="005F7DEA" w:rsidP="00DD46CD">
            <w:pPr>
              <w:jc w:val="both"/>
            </w:pPr>
            <w:r w:rsidRPr="00CC32DD">
              <w:t>Не менее 50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179"/>
        </w:trPr>
        <w:tc>
          <w:tcPr>
            <w:tcW w:w="709" w:type="dxa"/>
          </w:tcPr>
          <w:p w:rsidR="005F7DEA" w:rsidRPr="00CC32DD" w:rsidRDefault="005F7DEA" w:rsidP="00DA5DBA"/>
        </w:tc>
        <w:tc>
          <w:tcPr>
            <w:tcW w:w="2975" w:type="dxa"/>
          </w:tcPr>
          <w:p w:rsidR="005F7DEA" w:rsidRPr="00CC32DD" w:rsidRDefault="005F7DEA" w:rsidP="00DA5DBA"/>
        </w:tc>
        <w:tc>
          <w:tcPr>
            <w:tcW w:w="2408" w:type="dxa"/>
          </w:tcPr>
          <w:p w:rsidR="005F7DEA" w:rsidRPr="00CC32DD" w:rsidRDefault="005F7DEA" w:rsidP="00DA5DBA"/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770" w:type="dxa"/>
          </w:tcPr>
          <w:p w:rsidR="005F7DEA" w:rsidRPr="00CC32DD" w:rsidRDefault="005F7DEA" w:rsidP="00DD46CD">
            <w:pPr>
              <w:jc w:val="center"/>
            </w:pPr>
            <w:r w:rsidRPr="00CC32DD">
              <w:t>3,0</w:t>
            </w:r>
          </w:p>
        </w:tc>
        <w:tc>
          <w:tcPr>
            <w:tcW w:w="913" w:type="dxa"/>
          </w:tcPr>
          <w:p w:rsidR="005F7DEA" w:rsidRPr="00CC32DD" w:rsidRDefault="005F7DEA" w:rsidP="00DD46CD">
            <w:pPr>
              <w:jc w:val="center"/>
            </w:pPr>
            <w:r w:rsidRPr="00CC32DD">
              <w:t>3,0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Pr="00CC32DD" w:rsidRDefault="005F7DEA" w:rsidP="00DD46CD">
            <w:pPr>
              <w:jc w:val="both"/>
            </w:pPr>
            <w:r w:rsidRPr="00CC32DD">
              <w:t>Не менее 50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380"/>
        </w:trPr>
        <w:tc>
          <w:tcPr>
            <w:tcW w:w="709" w:type="dxa"/>
            <w:vMerge w:val="restart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1.3.</w:t>
            </w:r>
          </w:p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975" w:type="dxa"/>
            <w:vMerge w:val="restart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Проведение мероприятий, посвященных выводу советских войск из Афганистана (выставка "Герои войны - пусть тогда необъявленной", цикл тематических вечеров и встреч ветеранов Афганистана)</w:t>
            </w:r>
          </w:p>
        </w:tc>
        <w:tc>
          <w:tcPr>
            <w:tcW w:w="2408" w:type="dxa"/>
            <w:vMerge w:val="restart"/>
          </w:tcPr>
          <w:p w:rsidR="005F7DEA" w:rsidRPr="00CC32DD" w:rsidRDefault="005F7DEA" w:rsidP="00DA5DBA">
            <w:pPr>
              <w:jc w:val="center"/>
            </w:pPr>
            <w:r w:rsidRPr="00CC32DD">
              <w:t>Отдел по реализации молодежной политики, культуре физической культуре и спорту администрации Мокшанского района</w:t>
            </w:r>
          </w:p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Управление образованием администрации Мокшанского района</w:t>
            </w: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992" w:type="dxa"/>
          </w:tcPr>
          <w:p w:rsidR="005F7DEA" w:rsidRPr="00CC32DD" w:rsidRDefault="005F7DEA" w:rsidP="00DA5DBA">
            <w:pPr>
              <w:jc w:val="center"/>
              <w:rPr>
                <w:highlight w:val="red"/>
              </w:rPr>
            </w:pPr>
          </w:p>
        </w:tc>
        <w:tc>
          <w:tcPr>
            <w:tcW w:w="930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851" w:type="dxa"/>
          </w:tcPr>
          <w:p w:rsidR="005F7DEA" w:rsidRPr="00CC32DD" w:rsidRDefault="005F7DEA" w:rsidP="00DA5DBA">
            <w:pPr>
              <w:jc w:val="center"/>
              <w:rPr>
                <w:highlight w:val="red"/>
              </w:rPr>
            </w:pPr>
          </w:p>
        </w:tc>
        <w:tc>
          <w:tcPr>
            <w:tcW w:w="3122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pacing w:val="-8"/>
                <w:sz w:val="20"/>
                <w:szCs w:val="26"/>
              </w:rPr>
              <w:t>Воспитание чувства любви</w:t>
            </w:r>
            <w:r w:rsidRPr="00CB5C30">
              <w:rPr>
                <w:rFonts w:ascii="Times New Roman" w:hAnsi="Times New Roman"/>
                <w:sz w:val="20"/>
                <w:szCs w:val="26"/>
              </w:rPr>
              <w:br/>
              <w:t xml:space="preserve">к Отечеству, гордости </w:t>
            </w:r>
            <w:r w:rsidRPr="00CB5C30">
              <w:rPr>
                <w:rFonts w:ascii="Times New Roman" w:hAnsi="Times New Roman"/>
                <w:sz w:val="20"/>
                <w:szCs w:val="26"/>
              </w:rPr>
              <w:br/>
              <w:t>за Российскую армию, готовности служить в Российской армии проведение, мероприятий с общим охватом участников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5F7DEA" w:rsidRPr="00CC32DD" w:rsidTr="0043141A">
        <w:trPr>
          <w:trHeight w:val="316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08" w:type="dxa"/>
            <w:vMerge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</w:t>
            </w: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Pr="00CC32DD" w:rsidRDefault="005F7DEA" w:rsidP="00DA5DBA">
            <w:pPr>
              <w:jc w:val="both"/>
            </w:pPr>
            <w:r w:rsidRPr="00CC32DD">
              <w:t>Не менее 150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</w:tcPr>
          <w:p w:rsidR="005F7DEA" w:rsidRPr="00CC32DD" w:rsidRDefault="005F7DEA" w:rsidP="00DA5DBA"/>
        </w:tc>
        <w:tc>
          <w:tcPr>
            <w:tcW w:w="2408" w:type="dxa"/>
            <w:vMerge/>
          </w:tcPr>
          <w:p w:rsidR="005F7DEA" w:rsidRPr="00CC32DD" w:rsidRDefault="005F7DEA" w:rsidP="00DA5DBA"/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</w:t>
            </w: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Pr="00CB5C30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Pr="00CB5C30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Pr="00CC32DD" w:rsidRDefault="005F7DEA" w:rsidP="00DA5DBA">
            <w:r w:rsidRPr="00CC32DD">
              <w:t>Не менее 150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</w:tcPr>
          <w:p w:rsidR="005F7DEA" w:rsidRPr="00CC32DD" w:rsidRDefault="005F7DEA" w:rsidP="00DA5DBA"/>
        </w:tc>
        <w:tc>
          <w:tcPr>
            <w:tcW w:w="2408" w:type="dxa"/>
            <w:vMerge/>
          </w:tcPr>
          <w:p w:rsidR="005F7DEA" w:rsidRPr="00CC32DD" w:rsidRDefault="005F7DEA" w:rsidP="00DA5DBA"/>
        </w:tc>
        <w:tc>
          <w:tcPr>
            <w:tcW w:w="931" w:type="dxa"/>
          </w:tcPr>
          <w:p w:rsidR="005F7DEA" w:rsidRPr="00CB5C30" w:rsidRDefault="005F7DEA" w:rsidP="00DD46CD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770" w:type="dxa"/>
          </w:tcPr>
          <w:p w:rsidR="005F7DEA" w:rsidRPr="00CC32DD" w:rsidRDefault="005F7DEA" w:rsidP="00DD46CD">
            <w:pPr>
              <w:jc w:val="center"/>
            </w:pPr>
            <w:r w:rsidRPr="00CC32DD">
              <w:rPr>
                <w:lang w:val="en-US"/>
              </w:rPr>
              <w:t>2</w:t>
            </w:r>
            <w:r w:rsidRPr="00CC32DD">
              <w:t>,0</w:t>
            </w:r>
          </w:p>
        </w:tc>
        <w:tc>
          <w:tcPr>
            <w:tcW w:w="913" w:type="dxa"/>
          </w:tcPr>
          <w:p w:rsidR="005F7DEA" w:rsidRPr="00CC32DD" w:rsidRDefault="005F7DEA" w:rsidP="00DD46CD">
            <w:pPr>
              <w:jc w:val="center"/>
            </w:pPr>
            <w:r w:rsidRPr="00CC32DD">
              <w:rPr>
                <w:lang w:val="en-US"/>
              </w:rPr>
              <w:t>2</w:t>
            </w:r>
            <w:r w:rsidRPr="00CC32DD">
              <w:t>,0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Default="005F7DEA">
            <w:r w:rsidRPr="00E120D3">
              <w:t>Не менее 150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</w:tcPr>
          <w:p w:rsidR="005F7DEA" w:rsidRPr="00CC32DD" w:rsidRDefault="005F7DEA" w:rsidP="00DA5DBA"/>
        </w:tc>
        <w:tc>
          <w:tcPr>
            <w:tcW w:w="2408" w:type="dxa"/>
            <w:vMerge/>
          </w:tcPr>
          <w:p w:rsidR="005F7DEA" w:rsidRPr="00CC32DD" w:rsidRDefault="005F7DEA" w:rsidP="00DA5DBA"/>
        </w:tc>
        <w:tc>
          <w:tcPr>
            <w:tcW w:w="931" w:type="dxa"/>
          </w:tcPr>
          <w:p w:rsidR="005F7DEA" w:rsidRPr="00CB5C30" w:rsidRDefault="005F7DEA" w:rsidP="00DD46CD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770" w:type="dxa"/>
          </w:tcPr>
          <w:p w:rsidR="005F7DEA" w:rsidRPr="00CC32DD" w:rsidRDefault="005F7DEA" w:rsidP="00DD46CD">
            <w:pPr>
              <w:jc w:val="center"/>
            </w:pPr>
            <w:r w:rsidRPr="00CC32DD">
              <w:rPr>
                <w:lang w:val="en-US"/>
              </w:rPr>
              <w:t>2</w:t>
            </w:r>
            <w:r w:rsidRPr="00CC32DD">
              <w:t>,0</w:t>
            </w:r>
          </w:p>
        </w:tc>
        <w:tc>
          <w:tcPr>
            <w:tcW w:w="913" w:type="dxa"/>
          </w:tcPr>
          <w:p w:rsidR="005F7DEA" w:rsidRPr="00CC32DD" w:rsidRDefault="005F7DEA" w:rsidP="00DD46CD">
            <w:pPr>
              <w:jc w:val="center"/>
            </w:pPr>
            <w:r w:rsidRPr="00CC32DD">
              <w:rPr>
                <w:lang w:val="en-US"/>
              </w:rPr>
              <w:t>2</w:t>
            </w:r>
            <w:r w:rsidRPr="00CC32DD">
              <w:t>,0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Default="005F7DEA">
            <w:r w:rsidRPr="00E120D3">
              <w:t>Не менее 150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</w:tcPr>
          <w:p w:rsidR="005F7DEA" w:rsidRPr="00CC32DD" w:rsidRDefault="005F7DEA" w:rsidP="00DA5DBA"/>
        </w:tc>
        <w:tc>
          <w:tcPr>
            <w:tcW w:w="2408" w:type="dxa"/>
            <w:vMerge/>
          </w:tcPr>
          <w:p w:rsidR="005F7DEA" w:rsidRPr="00CC32DD" w:rsidRDefault="005F7DEA" w:rsidP="00DA5DBA"/>
        </w:tc>
        <w:tc>
          <w:tcPr>
            <w:tcW w:w="931" w:type="dxa"/>
          </w:tcPr>
          <w:p w:rsidR="005F7DEA" w:rsidRPr="00CB5C30" w:rsidRDefault="005F7DEA" w:rsidP="00DD46CD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770" w:type="dxa"/>
          </w:tcPr>
          <w:p w:rsidR="005F7DEA" w:rsidRPr="00CC32DD" w:rsidRDefault="005F7DEA" w:rsidP="00DD46CD">
            <w:pPr>
              <w:jc w:val="center"/>
            </w:pPr>
            <w:r w:rsidRPr="00CC32DD">
              <w:rPr>
                <w:lang w:val="en-US"/>
              </w:rPr>
              <w:t>2</w:t>
            </w:r>
            <w:r w:rsidRPr="00CC32DD">
              <w:t>,0</w:t>
            </w:r>
          </w:p>
        </w:tc>
        <w:tc>
          <w:tcPr>
            <w:tcW w:w="913" w:type="dxa"/>
          </w:tcPr>
          <w:p w:rsidR="005F7DEA" w:rsidRPr="00CC32DD" w:rsidRDefault="005F7DEA" w:rsidP="00DD46CD">
            <w:pPr>
              <w:jc w:val="center"/>
            </w:pPr>
            <w:r w:rsidRPr="00CC32DD">
              <w:rPr>
                <w:lang w:val="en-US"/>
              </w:rPr>
              <w:t>2</w:t>
            </w:r>
            <w:r w:rsidRPr="00CC32DD">
              <w:t>,0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Default="005F7DEA">
            <w:r w:rsidRPr="00E120D3">
              <w:t>Не менее 150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522"/>
        </w:trPr>
        <w:tc>
          <w:tcPr>
            <w:tcW w:w="709" w:type="dxa"/>
            <w:vMerge w:val="restart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1.4.</w:t>
            </w:r>
          </w:p>
          <w:p w:rsidR="005F7DEA" w:rsidRPr="00CB5C30" w:rsidRDefault="005F7DEA" w:rsidP="00DA5DB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F7DEA" w:rsidRPr="00CB5C30" w:rsidRDefault="005F7DEA" w:rsidP="00DA5DB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 w:val="restart"/>
          </w:tcPr>
          <w:p w:rsidR="005F7DEA" w:rsidRPr="00CC32DD" w:rsidRDefault="005F7DEA" w:rsidP="00DA5DBA">
            <w:r w:rsidRPr="00CC32DD">
              <w:t>Проведение цикла мероприятий в период призывов на военную службу (встреча с ветеранами, посещение воинских частей, проведение "Дня призывника", развитие шефских связей с воинскими частями, торжественные проводы призывников) с участием  Военного комиссариата по Бессоновскому и Мокшанскому районам (по согласованию)</w:t>
            </w:r>
          </w:p>
        </w:tc>
        <w:tc>
          <w:tcPr>
            <w:tcW w:w="2408" w:type="dxa"/>
            <w:vMerge w:val="restart"/>
          </w:tcPr>
          <w:p w:rsidR="005F7DEA" w:rsidRPr="00CC32DD" w:rsidRDefault="005F7DEA" w:rsidP="00DA5DBA">
            <w:pPr>
              <w:jc w:val="center"/>
            </w:pPr>
            <w:r w:rsidRPr="00CC32DD">
              <w:t>Отдел по реализации молодежной политики, культуре физической культуре и спорту администрации Мокшанского района</w:t>
            </w:r>
          </w:p>
          <w:p w:rsidR="005F7DEA" w:rsidRPr="00CC32DD" w:rsidRDefault="005F7DEA" w:rsidP="00DA5DBA"/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992" w:type="dxa"/>
          </w:tcPr>
          <w:p w:rsidR="005F7DEA" w:rsidRPr="00CC32DD" w:rsidRDefault="005F7DEA" w:rsidP="00DA5DBA">
            <w:pPr>
              <w:jc w:val="center"/>
              <w:rPr>
                <w:highlight w:val="red"/>
              </w:rPr>
            </w:pPr>
          </w:p>
        </w:tc>
        <w:tc>
          <w:tcPr>
            <w:tcW w:w="930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851" w:type="dxa"/>
          </w:tcPr>
          <w:p w:rsidR="005F7DEA" w:rsidRPr="00CC32DD" w:rsidRDefault="005F7DEA" w:rsidP="00DA5DBA">
            <w:pPr>
              <w:jc w:val="center"/>
              <w:rPr>
                <w:highlight w:val="red"/>
              </w:rPr>
            </w:pPr>
          </w:p>
        </w:tc>
        <w:tc>
          <w:tcPr>
            <w:tcW w:w="3122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pacing w:val="-8"/>
                <w:sz w:val="20"/>
                <w:szCs w:val="26"/>
              </w:rPr>
              <w:t>Воспитание чувства любви</w:t>
            </w:r>
            <w:r w:rsidRPr="00CB5C30">
              <w:rPr>
                <w:rFonts w:ascii="Times New Roman" w:hAnsi="Times New Roman"/>
                <w:sz w:val="20"/>
                <w:szCs w:val="26"/>
              </w:rPr>
              <w:br/>
              <w:t xml:space="preserve">к Отечеству, гордости </w:t>
            </w:r>
            <w:r w:rsidRPr="00CB5C30">
              <w:rPr>
                <w:rFonts w:ascii="Times New Roman" w:hAnsi="Times New Roman"/>
                <w:sz w:val="20"/>
                <w:szCs w:val="26"/>
              </w:rPr>
              <w:br/>
              <w:t>за Российскую армию, готовности служить в Российской армии и защищать свою Родину. Проведение  мероприятий с общим охватом участников: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22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5F7DEA" w:rsidRPr="00CC32DD" w:rsidTr="0043141A">
        <w:trPr>
          <w:trHeight w:val="554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</w:tcPr>
          <w:p w:rsidR="005F7DEA" w:rsidRPr="00CC32DD" w:rsidRDefault="005F7DEA" w:rsidP="00DA5DBA"/>
        </w:tc>
        <w:tc>
          <w:tcPr>
            <w:tcW w:w="2408" w:type="dxa"/>
            <w:vMerge/>
          </w:tcPr>
          <w:p w:rsidR="005F7DEA" w:rsidRPr="00CC32DD" w:rsidRDefault="005F7DEA" w:rsidP="00DA5DBA"/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</w:t>
            </w: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Pr="00CC32DD" w:rsidRDefault="005F7DEA" w:rsidP="00DA5DBA">
            <w:r w:rsidRPr="00CC32DD">
              <w:t>не менее 100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22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356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</w:tcPr>
          <w:p w:rsidR="005F7DEA" w:rsidRPr="00CC32DD" w:rsidRDefault="005F7DEA" w:rsidP="00DA5DBA"/>
        </w:tc>
        <w:tc>
          <w:tcPr>
            <w:tcW w:w="2408" w:type="dxa"/>
            <w:vMerge/>
          </w:tcPr>
          <w:p w:rsidR="005F7DEA" w:rsidRPr="00CC32DD" w:rsidRDefault="005F7DEA" w:rsidP="00DA5DBA"/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</w:t>
            </w: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Pr="00CC32DD" w:rsidRDefault="005F7DEA" w:rsidP="00DA5DBA">
            <w:r w:rsidRPr="00CC32DD">
              <w:t>не менее 100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22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356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</w:tcPr>
          <w:p w:rsidR="005F7DEA" w:rsidRPr="00CC32DD" w:rsidRDefault="005F7DEA" w:rsidP="00DA5DBA"/>
        </w:tc>
        <w:tc>
          <w:tcPr>
            <w:tcW w:w="2408" w:type="dxa"/>
            <w:vMerge/>
          </w:tcPr>
          <w:p w:rsidR="005F7DEA" w:rsidRPr="00CC32DD" w:rsidRDefault="005F7DEA" w:rsidP="00DA5DBA"/>
        </w:tc>
        <w:tc>
          <w:tcPr>
            <w:tcW w:w="931" w:type="dxa"/>
          </w:tcPr>
          <w:p w:rsidR="005F7DEA" w:rsidRPr="00CB5C30" w:rsidRDefault="005F7DEA" w:rsidP="00DD46CD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770" w:type="dxa"/>
          </w:tcPr>
          <w:p w:rsidR="005F7DEA" w:rsidRPr="00CC32DD" w:rsidRDefault="005F7DEA" w:rsidP="00DD46CD">
            <w:pPr>
              <w:jc w:val="center"/>
            </w:pPr>
            <w:r w:rsidRPr="00CC32DD">
              <w:t>3,0</w:t>
            </w:r>
          </w:p>
        </w:tc>
        <w:tc>
          <w:tcPr>
            <w:tcW w:w="913" w:type="dxa"/>
          </w:tcPr>
          <w:p w:rsidR="005F7DEA" w:rsidRPr="00CC32DD" w:rsidRDefault="005F7DEA" w:rsidP="00DD46CD">
            <w:pPr>
              <w:jc w:val="center"/>
            </w:pPr>
            <w:r w:rsidRPr="00CC32DD">
              <w:t>3,0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Default="005F7DEA">
            <w:r w:rsidRPr="008B4675">
              <w:t>не менее 100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22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356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</w:tcPr>
          <w:p w:rsidR="005F7DEA" w:rsidRPr="00CC32DD" w:rsidRDefault="005F7DEA" w:rsidP="00DA5DBA"/>
        </w:tc>
        <w:tc>
          <w:tcPr>
            <w:tcW w:w="2408" w:type="dxa"/>
            <w:vMerge/>
          </w:tcPr>
          <w:p w:rsidR="005F7DEA" w:rsidRPr="00CC32DD" w:rsidRDefault="005F7DEA" w:rsidP="00DA5DBA"/>
        </w:tc>
        <w:tc>
          <w:tcPr>
            <w:tcW w:w="931" w:type="dxa"/>
          </w:tcPr>
          <w:p w:rsidR="005F7DEA" w:rsidRPr="00CB5C30" w:rsidRDefault="005F7DEA" w:rsidP="00DD46CD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770" w:type="dxa"/>
          </w:tcPr>
          <w:p w:rsidR="005F7DEA" w:rsidRPr="00CC32DD" w:rsidRDefault="005F7DEA" w:rsidP="00DD46CD">
            <w:pPr>
              <w:jc w:val="center"/>
            </w:pPr>
            <w:r w:rsidRPr="00CC32DD">
              <w:t>3,0</w:t>
            </w:r>
          </w:p>
        </w:tc>
        <w:tc>
          <w:tcPr>
            <w:tcW w:w="913" w:type="dxa"/>
          </w:tcPr>
          <w:p w:rsidR="005F7DEA" w:rsidRPr="00CC32DD" w:rsidRDefault="005F7DEA" w:rsidP="00DD46CD">
            <w:pPr>
              <w:jc w:val="center"/>
            </w:pPr>
            <w:r w:rsidRPr="00CC32DD">
              <w:t>3,0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Default="005F7DEA">
            <w:r w:rsidRPr="008B4675">
              <w:t>не менее 100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22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356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</w:tcPr>
          <w:p w:rsidR="005F7DEA" w:rsidRPr="00CC32DD" w:rsidRDefault="005F7DEA" w:rsidP="00DA5DBA"/>
        </w:tc>
        <w:tc>
          <w:tcPr>
            <w:tcW w:w="2408" w:type="dxa"/>
          </w:tcPr>
          <w:p w:rsidR="005F7DEA" w:rsidRPr="00CC32DD" w:rsidRDefault="005F7DEA" w:rsidP="00DA5DBA"/>
        </w:tc>
        <w:tc>
          <w:tcPr>
            <w:tcW w:w="931" w:type="dxa"/>
          </w:tcPr>
          <w:p w:rsidR="005F7DEA" w:rsidRPr="00CB5C30" w:rsidRDefault="005F7DEA" w:rsidP="00DD46CD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770" w:type="dxa"/>
          </w:tcPr>
          <w:p w:rsidR="005F7DEA" w:rsidRPr="00CC32DD" w:rsidRDefault="005F7DEA" w:rsidP="00DD46CD">
            <w:pPr>
              <w:jc w:val="center"/>
            </w:pPr>
            <w:r w:rsidRPr="00CC32DD">
              <w:t>3,0</w:t>
            </w:r>
          </w:p>
        </w:tc>
        <w:tc>
          <w:tcPr>
            <w:tcW w:w="913" w:type="dxa"/>
          </w:tcPr>
          <w:p w:rsidR="005F7DEA" w:rsidRPr="00CC32DD" w:rsidRDefault="005F7DEA" w:rsidP="00DD46CD">
            <w:pPr>
              <w:jc w:val="center"/>
            </w:pPr>
            <w:r w:rsidRPr="00CC32DD">
              <w:t>3,0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Default="005F7DEA">
            <w:r w:rsidRPr="008B4675">
              <w:t>не менее 100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22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459"/>
        </w:trPr>
        <w:tc>
          <w:tcPr>
            <w:tcW w:w="709" w:type="dxa"/>
            <w:vMerge w:val="restart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1.</w:t>
            </w: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  <w:r w:rsidRPr="00CB5C30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 w:val="restart"/>
            <w:vAlign w:val="center"/>
          </w:tcPr>
          <w:p w:rsidR="005F7DEA" w:rsidRPr="00CC32DD" w:rsidRDefault="005F7DEA" w:rsidP="0043141A">
            <w:r w:rsidRPr="00CC32DD">
              <w:t>Проведение молодежных</w:t>
            </w:r>
            <w:r>
              <w:t xml:space="preserve"> патриотических </w:t>
            </w:r>
            <w:r w:rsidRPr="00CC32DD">
              <w:t>акций</w:t>
            </w:r>
            <w:r>
              <w:t>, конкурсов и фестивалей</w:t>
            </w:r>
          </w:p>
        </w:tc>
        <w:tc>
          <w:tcPr>
            <w:tcW w:w="2408" w:type="dxa"/>
            <w:vMerge w:val="restart"/>
            <w:vAlign w:val="center"/>
          </w:tcPr>
          <w:p w:rsidR="005F7DEA" w:rsidRPr="00CC32DD" w:rsidRDefault="005F7DEA" w:rsidP="00DA5DBA">
            <w:r w:rsidRPr="00CC32DD">
              <w:t>Отдел по реализации молодежной политики, культуре физической культуре и спорту администрации Мокшанского района, Управление образованием администрации Мокшанского района</w:t>
            </w: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992" w:type="dxa"/>
          </w:tcPr>
          <w:p w:rsidR="005F7DEA" w:rsidRPr="00CC32DD" w:rsidRDefault="005F7DEA" w:rsidP="00DA5DBA">
            <w:pPr>
              <w:jc w:val="center"/>
              <w:rPr>
                <w:highlight w:val="red"/>
              </w:rPr>
            </w:pPr>
          </w:p>
        </w:tc>
        <w:tc>
          <w:tcPr>
            <w:tcW w:w="930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851" w:type="dxa"/>
          </w:tcPr>
          <w:p w:rsidR="005F7DEA" w:rsidRPr="00CC32DD" w:rsidRDefault="005F7DEA" w:rsidP="00DA5DBA">
            <w:pPr>
              <w:jc w:val="center"/>
              <w:rPr>
                <w:highlight w:val="red"/>
              </w:rPr>
            </w:pPr>
          </w:p>
        </w:tc>
        <w:tc>
          <w:tcPr>
            <w:tcW w:w="3122" w:type="dxa"/>
          </w:tcPr>
          <w:p w:rsidR="005F7DEA" w:rsidRPr="00CC32DD" w:rsidRDefault="005F7DEA" w:rsidP="00DA5DBA">
            <w:pPr>
              <w:jc w:val="both"/>
            </w:pPr>
            <w:r w:rsidRPr="00CC32DD">
              <w:rPr>
                <w:szCs w:val="26"/>
              </w:rPr>
              <w:t>Совершенствование форм деятельности с молодежью, воспитание чувства патриотизма, сохранение памяти о Великой Отечественной войне. Проведение мероприятий с охватом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5F7DEA" w:rsidRPr="00CC32DD" w:rsidTr="0043141A">
        <w:trPr>
          <w:trHeight w:val="289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</w:tcPr>
          <w:p w:rsidR="005F7DEA" w:rsidRPr="00CC32DD" w:rsidRDefault="005F7DEA" w:rsidP="00DA5DBA"/>
        </w:tc>
        <w:tc>
          <w:tcPr>
            <w:tcW w:w="2408" w:type="dxa"/>
            <w:vMerge/>
          </w:tcPr>
          <w:p w:rsidR="005F7DEA" w:rsidRPr="00CC32DD" w:rsidRDefault="005F7DEA" w:rsidP="00DA5DBA"/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</w:t>
            </w: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  <w:r w:rsidRPr="00CB5C30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  <w:r w:rsidRPr="00CB5C30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3122" w:type="dxa"/>
            <w:vAlign w:val="center"/>
          </w:tcPr>
          <w:p w:rsidR="005F7DEA" w:rsidRPr="00CC32DD" w:rsidRDefault="005F7DEA" w:rsidP="00DA5DBA">
            <w:r w:rsidRPr="00CC32DD">
              <w:t>Не менее 150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211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</w:tcPr>
          <w:p w:rsidR="005F7DEA" w:rsidRPr="00CC32DD" w:rsidRDefault="005F7DEA" w:rsidP="00DA5DBA"/>
        </w:tc>
        <w:tc>
          <w:tcPr>
            <w:tcW w:w="2408" w:type="dxa"/>
            <w:vMerge/>
          </w:tcPr>
          <w:p w:rsidR="005F7DEA" w:rsidRPr="00CC32DD" w:rsidRDefault="005F7DEA" w:rsidP="00DA5DBA"/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</w:t>
            </w: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3122" w:type="dxa"/>
            <w:vAlign w:val="center"/>
          </w:tcPr>
          <w:p w:rsidR="005F7DEA" w:rsidRPr="00CC32DD" w:rsidRDefault="005F7DEA" w:rsidP="00DA5DBA">
            <w:r w:rsidRPr="00CC32DD">
              <w:t>Не менее 150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211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</w:tcPr>
          <w:p w:rsidR="005F7DEA" w:rsidRPr="00CC32DD" w:rsidRDefault="005F7DEA" w:rsidP="00DA5DBA"/>
        </w:tc>
        <w:tc>
          <w:tcPr>
            <w:tcW w:w="2408" w:type="dxa"/>
            <w:vMerge/>
          </w:tcPr>
          <w:p w:rsidR="005F7DEA" w:rsidRPr="00CC32DD" w:rsidRDefault="005F7DEA" w:rsidP="00DA5DBA"/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770" w:type="dxa"/>
          </w:tcPr>
          <w:p w:rsidR="005F7DEA" w:rsidRPr="00CB5C30" w:rsidRDefault="005F7DEA" w:rsidP="00DD46C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  <w:tc>
          <w:tcPr>
            <w:tcW w:w="913" w:type="dxa"/>
          </w:tcPr>
          <w:p w:rsidR="005F7DEA" w:rsidRPr="00CB5C30" w:rsidRDefault="005F7DEA" w:rsidP="00DD46C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3122" w:type="dxa"/>
            <w:vAlign w:val="center"/>
          </w:tcPr>
          <w:p w:rsidR="005F7DEA" w:rsidRPr="00CC32DD" w:rsidRDefault="005F7DEA" w:rsidP="00DD46CD">
            <w:r w:rsidRPr="00CC32DD">
              <w:t>Не менее 150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211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</w:tcPr>
          <w:p w:rsidR="005F7DEA" w:rsidRPr="00CC32DD" w:rsidRDefault="005F7DEA" w:rsidP="00DA5DBA"/>
        </w:tc>
        <w:tc>
          <w:tcPr>
            <w:tcW w:w="2408" w:type="dxa"/>
            <w:vMerge/>
          </w:tcPr>
          <w:p w:rsidR="005F7DEA" w:rsidRPr="00CC32DD" w:rsidRDefault="005F7DEA" w:rsidP="00DA5DBA"/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770" w:type="dxa"/>
          </w:tcPr>
          <w:p w:rsidR="005F7DEA" w:rsidRPr="00CB5C30" w:rsidRDefault="005F7DEA" w:rsidP="00DD46C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  <w:tc>
          <w:tcPr>
            <w:tcW w:w="913" w:type="dxa"/>
          </w:tcPr>
          <w:p w:rsidR="005F7DEA" w:rsidRPr="00CB5C30" w:rsidRDefault="005F7DEA" w:rsidP="00DD46C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3122" w:type="dxa"/>
            <w:vAlign w:val="center"/>
          </w:tcPr>
          <w:p w:rsidR="005F7DEA" w:rsidRPr="00CC32DD" w:rsidRDefault="005F7DEA" w:rsidP="00DD46CD">
            <w:r w:rsidRPr="00CC32DD">
              <w:t>Не менее 150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211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</w:tcPr>
          <w:p w:rsidR="005F7DEA" w:rsidRPr="00CC32DD" w:rsidRDefault="005F7DEA" w:rsidP="00DA5DBA"/>
        </w:tc>
        <w:tc>
          <w:tcPr>
            <w:tcW w:w="2408" w:type="dxa"/>
            <w:vMerge/>
          </w:tcPr>
          <w:p w:rsidR="005F7DEA" w:rsidRPr="00CC32DD" w:rsidRDefault="005F7DEA" w:rsidP="00DA5DBA"/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2020</w:t>
            </w:r>
          </w:p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0" w:type="dxa"/>
          </w:tcPr>
          <w:p w:rsidR="005F7DEA" w:rsidRPr="00CB5C30" w:rsidRDefault="005F7DEA" w:rsidP="00DD46C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  <w:tc>
          <w:tcPr>
            <w:tcW w:w="913" w:type="dxa"/>
          </w:tcPr>
          <w:p w:rsidR="005F7DEA" w:rsidRPr="00CB5C30" w:rsidRDefault="005F7DEA" w:rsidP="00DD46C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3122" w:type="dxa"/>
            <w:vAlign w:val="center"/>
          </w:tcPr>
          <w:p w:rsidR="005F7DEA" w:rsidRPr="00CC32DD" w:rsidRDefault="005F7DEA" w:rsidP="00DD46CD">
            <w:r w:rsidRPr="00CC32DD">
              <w:t>Не менее 150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DA5DBA">
        <w:trPr>
          <w:trHeight w:val="287"/>
        </w:trPr>
        <w:tc>
          <w:tcPr>
            <w:tcW w:w="15451" w:type="dxa"/>
            <w:gridSpan w:val="11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 xml:space="preserve">2.  </w:t>
            </w:r>
            <w:r w:rsidRPr="00CB5C30">
              <w:rPr>
                <w:rFonts w:ascii="Times New Roman" w:hAnsi="Times New Roman"/>
                <w:b/>
                <w:sz w:val="20"/>
                <w:szCs w:val="20"/>
              </w:rPr>
              <w:t>«Вовлечение молодежи в предпринимательскую деятельность»</w:t>
            </w:r>
          </w:p>
        </w:tc>
      </w:tr>
      <w:tr w:rsidR="005F7DEA" w:rsidRPr="00CC32DD" w:rsidTr="0043141A">
        <w:trPr>
          <w:trHeight w:val="166"/>
        </w:trPr>
        <w:tc>
          <w:tcPr>
            <w:tcW w:w="709" w:type="dxa"/>
            <w:vMerge w:val="restart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 xml:space="preserve">   2.1.</w:t>
            </w:r>
          </w:p>
        </w:tc>
        <w:tc>
          <w:tcPr>
            <w:tcW w:w="2975" w:type="dxa"/>
            <w:vMerge w:val="restart"/>
          </w:tcPr>
          <w:p w:rsidR="005F7DEA" w:rsidRPr="00CC32DD" w:rsidRDefault="005F7DEA" w:rsidP="00DA5DBA">
            <w:pPr>
              <w:jc w:val="both"/>
            </w:pPr>
            <w:r w:rsidRPr="00CC32DD">
              <w:t>Информирование выпускников школ об имеющихся вакансиях и программах трудоустройства – встреча главы администрации района с выпускниками школ. Организация и проведение специализированных «Ярмарок вакансий», «Ярмарок учебных мест для безработной и учащейся молодежи»</w:t>
            </w:r>
          </w:p>
        </w:tc>
        <w:tc>
          <w:tcPr>
            <w:tcW w:w="2408" w:type="dxa"/>
            <w:vMerge w:val="restart"/>
          </w:tcPr>
          <w:p w:rsidR="005F7DEA" w:rsidRPr="00CC32DD" w:rsidRDefault="005F7DEA" w:rsidP="00DA5DBA">
            <w:pPr>
              <w:jc w:val="center"/>
              <w:rPr>
                <w:sz w:val="16"/>
                <w:szCs w:val="16"/>
              </w:rPr>
            </w:pPr>
            <w:r w:rsidRPr="00CC32DD">
              <w:rPr>
                <w:sz w:val="16"/>
                <w:szCs w:val="16"/>
              </w:rPr>
              <w:t>Отдел по реализации молодежной политики, культуре физической культуре и спорту администрации Мокшанского района, Управление образованием администрации Мокшанского района,</w:t>
            </w:r>
          </w:p>
          <w:p w:rsidR="005F7DEA" w:rsidRPr="00CC32DD" w:rsidRDefault="005F7DEA" w:rsidP="00DA5DBA">
            <w:pPr>
              <w:jc w:val="center"/>
              <w:rPr>
                <w:sz w:val="16"/>
                <w:szCs w:val="16"/>
              </w:rPr>
            </w:pPr>
            <w:r w:rsidRPr="00CC32DD">
              <w:rPr>
                <w:sz w:val="16"/>
                <w:szCs w:val="16"/>
              </w:rPr>
              <w:t xml:space="preserve">Государственное казенное учреждение Центр занятости населения Мокшанского района Пензенской области </w:t>
            </w:r>
          </w:p>
          <w:p w:rsidR="005F7DEA" w:rsidRPr="00CC32DD" w:rsidRDefault="005F7DEA" w:rsidP="00DA5DBA">
            <w:pPr>
              <w:jc w:val="center"/>
              <w:rPr>
                <w:sz w:val="16"/>
                <w:szCs w:val="16"/>
              </w:rPr>
            </w:pPr>
            <w:r w:rsidRPr="00CC32DD">
              <w:rPr>
                <w:sz w:val="16"/>
                <w:szCs w:val="16"/>
              </w:rPr>
              <w:t>( по согласованию), Государственное бюджетное образовательное учреждение среднего профессионального образования Пензенской области «Мокшанский агротехнологический колледж» (по согласованию)</w:t>
            </w: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770" w:type="dxa"/>
          </w:tcPr>
          <w:p w:rsidR="005F7DEA" w:rsidRPr="00CC32DD" w:rsidRDefault="005F7DEA" w:rsidP="00DA5DBA">
            <w:pPr>
              <w:jc w:val="center"/>
              <w:rPr>
                <w:highlight w:val="red"/>
              </w:rPr>
            </w:pPr>
          </w:p>
        </w:tc>
        <w:tc>
          <w:tcPr>
            <w:tcW w:w="913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992" w:type="dxa"/>
          </w:tcPr>
          <w:p w:rsidR="005F7DEA" w:rsidRPr="00CC32DD" w:rsidRDefault="005F7DEA" w:rsidP="00DA5DBA">
            <w:pPr>
              <w:jc w:val="center"/>
              <w:rPr>
                <w:highlight w:val="red"/>
              </w:rPr>
            </w:pP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  <w:rPr>
                <w:highlight w:val="red"/>
              </w:rPr>
            </w:pP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3122" w:type="dxa"/>
          </w:tcPr>
          <w:p w:rsidR="005F7DEA" w:rsidRPr="00CC32DD" w:rsidRDefault="005F7DEA" w:rsidP="00DA5DBA">
            <w:pPr>
              <w:jc w:val="center"/>
            </w:pPr>
          </w:p>
          <w:p w:rsidR="005F7DEA" w:rsidRPr="00CC32DD" w:rsidRDefault="005F7DEA" w:rsidP="00DA5DBA">
            <w:pPr>
              <w:jc w:val="center"/>
            </w:pPr>
            <w:r w:rsidRPr="00CC32DD">
              <w:t xml:space="preserve">Информирование и консультирование молодых людей в возрасте от 14 до 30 лет  о возможностях трудоустройства. Количество проинформированной </w:t>
            </w:r>
            <w:r w:rsidRPr="00CC32DD">
              <w:br/>
              <w:t>молодежи.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5F7DEA" w:rsidRPr="00CC32DD" w:rsidTr="0043141A">
        <w:trPr>
          <w:trHeight w:val="469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</w:tcPr>
          <w:p w:rsidR="005F7DEA" w:rsidRPr="00CC32DD" w:rsidRDefault="005F7DEA" w:rsidP="00DA5DBA"/>
        </w:tc>
        <w:tc>
          <w:tcPr>
            <w:tcW w:w="2408" w:type="dxa"/>
            <w:vMerge/>
          </w:tcPr>
          <w:p w:rsidR="005F7DEA" w:rsidRPr="00CC32DD" w:rsidRDefault="005F7DEA" w:rsidP="00DA5DBA"/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</w:t>
            </w: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770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913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Pr="00CC32DD" w:rsidRDefault="005F7DEA" w:rsidP="00DA5DBA">
            <w:r w:rsidRPr="00CC32DD">
              <w:t>Не менее 20 % молодых людей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1221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</w:tcPr>
          <w:p w:rsidR="005F7DEA" w:rsidRPr="00CC32DD" w:rsidRDefault="005F7DEA" w:rsidP="00DA5DBA"/>
        </w:tc>
        <w:tc>
          <w:tcPr>
            <w:tcW w:w="2408" w:type="dxa"/>
            <w:vMerge/>
          </w:tcPr>
          <w:p w:rsidR="005F7DEA" w:rsidRPr="00CC32DD" w:rsidRDefault="005F7DEA" w:rsidP="00DA5DBA"/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</w:t>
            </w: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770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913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Pr="00CC32DD" w:rsidRDefault="005F7DEA" w:rsidP="00DA5DBA">
            <w:r w:rsidRPr="00CC32DD">
              <w:t>Не менее 20 % молодых людей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364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</w:tcPr>
          <w:p w:rsidR="005F7DEA" w:rsidRPr="00CC32DD" w:rsidRDefault="005F7DEA" w:rsidP="00DA5DBA"/>
        </w:tc>
        <w:tc>
          <w:tcPr>
            <w:tcW w:w="2408" w:type="dxa"/>
            <w:vMerge/>
          </w:tcPr>
          <w:p w:rsidR="005F7DEA" w:rsidRPr="00CC32DD" w:rsidRDefault="005F7DEA" w:rsidP="00DA5DBA"/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770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913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Pr="00CC32DD" w:rsidRDefault="005F7DEA" w:rsidP="00DD46CD">
            <w:r w:rsidRPr="00CC32DD">
              <w:t>Не менее 20 % молодых людей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364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</w:tcPr>
          <w:p w:rsidR="005F7DEA" w:rsidRPr="00CC32DD" w:rsidRDefault="005F7DEA" w:rsidP="00DA5DBA"/>
        </w:tc>
        <w:tc>
          <w:tcPr>
            <w:tcW w:w="2408" w:type="dxa"/>
            <w:vMerge/>
          </w:tcPr>
          <w:p w:rsidR="005F7DEA" w:rsidRPr="00CC32DD" w:rsidRDefault="005F7DEA" w:rsidP="00DA5DBA"/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770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913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Pr="00CC32DD" w:rsidRDefault="005F7DEA" w:rsidP="00DD46CD">
            <w:r w:rsidRPr="00CC32DD">
              <w:t>Не менее 20 % молодых людей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364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</w:tcPr>
          <w:p w:rsidR="005F7DEA" w:rsidRPr="00CC32DD" w:rsidRDefault="005F7DEA" w:rsidP="00DA5DBA"/>
        </w:tc>
        <w:tc>
          <w:tcPr>
            <w:tcW w:w="2408" w:type="dxa"/>
            <w:vMerge/>
          </w:tcPr>
          <w:p w:rsidR="005F7DEA" w:rsidRPr="00CC32DD" w:rsidRDefault="005F7DEA" w:rsidP="00DA5DBA"/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770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913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Pr="00CC32DD" w:rsidRDefault="005F7DEA" w:rsidP="00DD46CD">
            <w:r w:rsidRPr="00CC32DD">
              <w:t>Не менее 20 % молодых людей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237"/>
        </w:trPr>
        <w:tc>
          <w:tcPr>
            <w:tcW w:w="709" w:type="dxa"/>
            <w:vMerge w:val="restart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 xml:space="preserve">  2.2.</w:t>
            </w:r>
          </w:p>
        </w:tc>
        <w:tc>
          <w:tcPr>
            <w:tcW w:w="2975" w:type="dxa"/>
            <w:vMerge w:val="restart"/>
          </w:tcPr>
          <w:p w:rsidR="005F7DEA" w:rsidRPr="00CC32DD" w:rsidRDefault="005F7DEA" w:rsidP="00DA5DBA">
            <w:pPr>
              <w:jc w:val="both"/>
            </w:pPr>
            <w:r w:rsidRPr="00CC32DD">
              <w:t xml:space="preserve">Организация и проведение комплекса конкурсных и иных мероприятий, направленных на вовлечение молодежи в предпринимательскую деятельность и развитие бизнеса, направление делегаций молодых людей в возрасте до 30 лет для участия в региональных мероприятиях </w:t>
            </w:r>
          </w:p>
        </w:tc>
        <w:tc>
          <w:tcPr>
            <w:tcW w:w="2408" w:type="dxa"/>
            <w:vMerge w:val="restart"/>
          </w:tcPr>
          <w:p w:rsidR="005F7DEA" w:rsidRPr="00CC32DD" w:rsidRDefault="005F7DEA" w:rsidP="00DB69FC">
            <w:pPr>
              <w:jc w:val="center"/>
            </w:pPr>
            <w:r w:rsidRPr="00CC32DD">
              <w:t>Отдел по реализации молодежной политики, культуре физической культуре и спорту администрации Мокшанского района, отдел экономики</w:t>
            </w:r>
            <w:r>
              <w:t>,</w:t>
            </w:r>
            <w:r w:rsidRPr="00CC32DD">
              <w:t xml:space="preserve"> </w:t>
            </w:r>
            <w:r>
              <w:t>земельных и имущественных отношений</w:t>
            </w:r>
            <w:r w:rsidRPr="00CC32DD">
              <w:t xml:space="preserve"> администрации Мокшанского района</w:t>
            </w: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992" w:type="dxa"/>
          </w:tcPr>
          <w:p w:rsidR="005F7DEA" w:rsidRPr="00CC32DD" w:rsidRDefault="005F7DEA" w:rsidP="00DA5DBA">
            <w:pPr>
              <w:jc w:val="center"/>
              <w:rPr>
                <w:highlight w:val="red"/>
              </w:rPr>
            </w:pPr>
          </w:p>
        </w:tc>
        <w:tc>
          <w:tcPr>
            <w:tcW w:w="930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851" w:type="dxa"/>
          </w:tcPr>
          <w:p w:rsidR="005F7DEA" w:rsidRPr="00CC32DD" w:rsidRDefault="005F7DEA" w:rsidP="00DA5DBA">
            <w:pPr>
              <w:jc w:val="center"/>
              <w:rPr>
                <w:highlight w:val="red"/>
              </w:rPr>
            </w:pPr>
          </w:p>
        </w:tc>
        <w:tc>
          <w:tcPr>
            <w:tcW w:w="3122" w:type="dxa"/>
          </w:tcPr>
          <w:p w:rsidR="005F7DEA" w:rsidRPr="00CC32DD" w:rsidRDefault="005F7DEA" w:rsidP="00DA5DBA">
            <w:pPr>
              <w:jc w:val="center"/>
            </w:pPr>
            <w:r w:rsidRPr="00CC32DD">
              <w:t>Организация  участия молодых людей в региональных  мероприятиях, форумах и иных аналогичных мероприятиях по тематике молодежного предпринимательства. Количество участников мероприятий: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221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5F7DEA" w:rsidRPr="00CC32DD" w:rsidTr="0043141A">
        <w:trPr>
          <w:trHeight w:val="297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</w:tcPr>
          <w:p w:rsidR="005F7DEA" w:rsidRPr="00CC32DD" w:rsidRDefault="005F7DEA" w:rsidP="00DA5DBA"/>
        </w:tc>
        <w:tc>
          <w:tcPr>
            <w:tcW w:w="2408" w:type="dxa"/>
            <w:vMerge/>
          </w:tcPr>
          <w:p w:rsidR="005F7DEA" w:rsidRPr="00CC32DD" w:rsidRDefault="005F7DEA" w:rsidP="00DB69FC">
            <w:pPr>
              <w:jc w:val="center"/>
            </w:pP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</w:t>
            </w: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 w:rsidRPr="00CB5C30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 w:rsidRPr="00CB5C30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Pr="00CC32DD" w:rsidRDefault="005F7DEA" w:rsidP="00DA5DBA">
            <w:pPr>
              <w:jc w:val="both"/>
            </w:pPr>
            <w:r w:rsidRPr="00CC32DD">
              <w:t>Не менее 10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221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512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</w:tcPr>
          <w:p w:rsidR="005F7DEA" w:rsidRPr="00CC32DD" w:rsidRDefault="005F7DEA" w:rsidP="00DA5DBA"/>
        </w:tc>
        <w:tc>
          <w:tcPr>
            <w:tcW w:w="2408" w:type="dxa"/>
            <w:vMerge/>
          </w:tcPr>
          <w:p w:rsidR="005F7DEA" w:rsidRPr="00CC32DD" w:rsidRDefault="005F7DEA" w:rsidP="00DB69FC">
            <w:pPr>
              <w:jc w:val="center"/>
            </w:pP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</w:t>
            </w: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 w:rsidRPr="00CB5C30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 w:rsidRPr="00CB5C30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Pr="00CC32DD" w:rsidRDefault="005F7DEA" w:rsidP="00DA5DBA">
            <w:r w:rsidRPr="00CC32DD">
              <w:t>Не менее 10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221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205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</w:tcPr>
          <w:p w:rsidR="005F7DEA" w:rsidRPr="00CC32DD" w:rsidRDefault="005F7DEA" w:rsidP="00DA5DBA"/>
        </w:tc>
        <w:tc>
          <w:tcPr>
            <w:tcW w:w="2408" w:type="dxa"/>
            <w:vMerge/>
          </w:tcPr>
          <w:p w:rsidR="005F7DEA" w:rsidRPr="00CC32DD" w:rsidRDefault="005F7DEA" w:rsidP="00DB69FC">
            <w:pPr>
              <w:jc w:val="center"/>
            </w:pP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770" w:type="dxa"/>
          </w:tcPr>
          <w:p w:rsidR="005F7DEA" w:rsidRPr="00CB5C30" w:rsidRDefault="005F7DEA" w:rsidP="00DD46C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 w:rsidRPr="00CB5C30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913" w:type="dxa"/>
          </w:tcPr>
          <w:p w:rsidR="005F7DEA" w:rsidRPr="00CB5C30" w:rsidRDefault="005F7DEA" w:rsidP="00DD46C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 w:rsidRPr="00CB5C30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Pr="00CC32DD" w:rsidRDefault="005F7DEA" w:rsidP="00DD46CD">
            <w:r w:rsidRPr="00CC32DD">
              <w:t>Не менее 10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221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205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</w:tcPr>
          <w:p w:rsidR="005F7DEA" w:rsidRPr="00CC32DD" w:rsidRDefault="005F7DEA" w:rsidP="00DA5DBA"/>
        </w:tc>
        <w:tc>
          <w:tcPr>
            <w:tcW w:w="2408" w:type="dxa"/>
            <w:vMerge/>
          </w:tcPr>
          <w:p w:rsidR="005F7DEA" w:rsidRPr="00CC32DD" w:rsidRDefault="005F7DEA" w:rsidP="00DB69FC">
            <w:pPr>
              <w:jc w:val="center"/>
            </w:pP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770" w:type="dxa"/>
          </w:tcPr>
          <w:p w:rsidR="005F7DEA" w:rsidRPr="00CB5C30" w:rsidRDefault="005F7DEA" w:rsidP="00DD46C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 w:rsidRPr="00CB5C30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913" w:type="dxa"/>
          </w:tcPr>
          <w:p w:rsidR="005F7DEA" w:rsidRPr="00CB5C30" w:rsidRDefault="005F7DEA" w:rsidP="00DD46C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 w:rsidRPr="00CB5C30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Pr="00CC32DD" w:rsidRDefault="005F7DEA" w:rsidP="00DD46CD">
            <w:r w:rsidRPr="00CC32DD">
              <w:t>Не менее 10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221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205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</w:tcPr>
          <w:p w:rsidR="005F7DEA" w:rsidRPr="00CC32DD" w:rsidRDefault="005F7DEA" w:rsidP="00DA5DBA"/>
        </w:tc>
        <w:tc>
          <w:tcPr>
            <w:tcW w:w="2408" w:type="dxa"/>
            <w:vMerge/>
          </w:tcPr>
          <w:p w:rsidR="005F7DEA" w:rsidRPr="00CC32DD" w:rsidRDefault="005F7DEA" w:rsidP="00DB69FC">
            <w:pPr>
              <w:jc w:val="center"/>
            </w:pP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770" w:type="dxa"/>
          </w:tcPr>
          <w:p w:rsidR="005F7DEA" w:rsidRPr="00CB5C30" w:rsidRDefault="005F7DEA" w:rsidP="00DD46C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 w:rsidRPr="00CB5C30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913" w:type="dxa"/>
          </w:tcPr>
          <w:p w:rsidR="005F7DEA" w:rsidRPr="00CB5C30" w:rsidRDefault="005F7DEA" w:rsidP="00DD46C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 w:rsidRPr="00CB5C30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Pr="00CC32DD" w:rsidRDefault="005F7DEA" w:rsidP="00DD46CD">
            <w:r w:rsidRPr="00CC32DD">
              <w:t>Не менее 10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221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253"/>
        </w:trPr>
        <w:tc>
          <w:tcPr>
            <w:tcW w:w="709" w:type="dxa"/>
            <w:vMerge w:val="restart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2.3.</w:t>
            </w:r>
          </w:p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 w:val="restart"/>
          </w:tcPr>
          <w:p w:rsidR="005F7DEA" w:rsidRPr="00CC32DD" w:rsidRDefault="005F7DEA" w:rsidP="00DA5DBA">
            <w:pPr>
              <w:jc w:val="both"/>
            </w:pPr>
            <w:r w:rsidRPr="00CC32DD">
              <w:t>Организация конкурса «Лучший молодой предприниматель года»</w:t>
            </w:r>
          </w:p>
        </w:tc>
        <w:tc>
          <w:tcPr>
            <w:tcW w:w="2408" w:type="dxa"/>
            <w:vMerge w:val="restart"/>
          </w:tcPr>
          <w:p w:rsidR="005F7DEA" w:rsidRPr="00CC32DD" w:rsidRDefault="005F7DEA" w:rsidP="00DB69FC">
            <w:pPr>
              <w:jc w:val="center"/>
            </w:pPr>
            <w:r w:rsidRPr="00CC32DD">
              <w:t>Отдел по реализации молодежной политики, культуре физической культуре и спорту администрации Мокш</w:t>
            </w:r>
            <w:r>
              <w:t>анского района, отдел экономики, земельных и имущественных отношений</w:t>
            </w:r>
            <w:r w:rsidRPr="00CC32DD">
              <w:t xml:space="preserve"> администрации Мокшанского района</w:t>
            </w: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992" w:type="dxa"/>
          </w:tcPr>
          <w:p w:rsidR="005F7DEA" w:rsidRPr="00CC32DD" w:rsidRDefault="005F7DEA" w:rsidP="00DA5DBA">
            <w:pPr>
              <w:jc w:val="center"/>
              <w:rPr>
                <w:highlight w:val="red"/>
              </w:rPr>
            </w:pPr>
          </w:p>
        </w:tc>
        <w:tc>
          <w:tcPr>
            <w:tcW w:w="930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851" w:type="dxa"/>
          </w:tcPr>
          <w:p w:rsidR="005F7DEA" w:rsidRPr="00CC32DD" w:rsidRDefault="005F7DEA" w:rsidP="00DA5DBA">
            <w:pPr>
              <w:jc w:val="center"/>
              <w:rPr>
                <w:highlight w:val="red"/>
              </w:rPr>
            </w:pPr>
          </w:p>
        </w:tc>
        <w:tc>
          <w:tcPr>
            <w:tcW w:w="3122" w:type="dxa"/>
          </w:tcPr>
          <w:p w:rsidR="005F7DEA" w:rsidRPr="00CC32DD" w:rsidRDefault="005F7DEA" w:rsidP="00DA5DBA">
            <w:pPr>
              <w:rPr>
                <w:rFonts w:eastAsia="SimSun"/>
              </w:rPr>
            </w:pPr>
            <w:r w:rsidRPr="00CC32DD">
              <w:t>Укрепление положительного имиджа предпринимателя</w:t>
            </w:r>
            <w:r w:rsidRPr="00CC32DD">
              <w:rPr>
                <w:rFonts w:eastAsia="SimSun"/>
              </w:rPr>
              <w:t>, вовлечение молодых людей в предпринимательскую деятельность.</w:t>
            </w:r>
          </w:p>
          <w:p w:rsidR="005F7DEA" w:rsidRPr="00CC32DD" w:rsidRDefault="005F7DEA" w:rsidP="00DA5DBA">
            <w:r w:rsidRPr="00CC32DD">
              <w:rPr>
                <w:rFonts w:eastAsia="SimSun"/>
              </w:rPr>
              <w:t>Проведение конкурса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221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5F7DEA" w:rsidRPr="00CC32DD" w:rsidTr="0043141A">
        <w:trPr>
          <w:trHeight w:val="290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</w:tcPr>
          <w:p w:rsidR="005F7DEA" w:rsidRPr="00CC32DD" w:rsidRDefault="005F7DEA" w:rsidP="00DA5DBA"/>
        </w:tc>
        <w:tc>
          <w:tcPr>
            <w:tcW w:w="2408" w:type="dxa"/>
            <w:vMerge/>
          </w:tcPr>
          <w:p w:rsidR="005F7DEA" w:rsidRPr="00CC32DD" w:rsidRDefault="005F7DEA" w:rsidP="00DB69FC">
            <w:pPr>
              <w:jc w:val="center"/>
            </w:pP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</w:t>
            </w: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Pr="00CB5C30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Pr="00CB5C30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Pr="00CC32DD" w:rsidRDefault="005F7DEA" w:rsidP="00DA5DBA">
            <w:pPr>
              <w:jc w:val="both"/>
            </w:pPr>
            <w:r w:rsidRPr="00CC32DD">
              <w:t>Не менее 5 участников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221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213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</w:tcPr>
          <w:p w:rsidR="005F7DEA" w:rsidRPr="00CC32DD" w:rsidRDefault="005F7DEA" w:rsidP="00DA5DBA"/>
        </w:tc>
        <w:tc>
          <w:tcPr>
            <w:tcW w:w="2408" w:type="dxa"/>
            <w:vMerge/>
          </w:tcPr>
          <w:p w:rsidR="005F7DEA" w:rsidRPr="00CC32DD" w:rsidRDefault="005F7DEA" w:rsidP="00DB69FC">
            <w:pPr>
              <w:jc w:val="center"/>
            </w:pP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</w:t>
            </w: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Pr="00CC32DD" w:rsidRDefault="005F7DEA" w:rsidP="00DA5DBA">
            <w:r w:rsidRPr="00CC32DD">
              <w:t>Не менее 5 участников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221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213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</w:tcPr>
          <w:p w:rsidR="005F7DEA" w:rsidRPr="00CC32DD" w:rsidRDefault="005F7DEA" w:rsidP="00DA5DBA"/>
        </w:tc>
        <w:tc>
          <w:tcPr>
            <w:tcW w:w="2408" w:type="dxa"/>
            <w:vMerge/>
          </w:tcPr>
          <w:p w:rsidR="005F7DEA" w:rsidRPr="00CC32DD" w:rsidRDefault="005F7DEA" w:rsidP="00DB69FC">
            <w:pPr>
              <w:jc w:val="center"/>
            </w:pP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770" w:type="dxa"/>
          </w:tcPr>
          <w:p w:rsidR="005F7DEA" w:rsidRPr="00CB5C30" w:rsidRDefault="005F7DEA" w:rsidP="00DD46C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Pr="00CB5C30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913" w:type="dxa"/>
          </w:tcPr>
          <w:p w:rsidR="005F7DEA" w:rsidRPr="00CB5C30" w:rsidRDefault="005F7DEA" w:rsidP="00DD46C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Pr="00CB5C30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Pr="00CC32DD" w:rsidRDefault="005F7DEA" w:rsidP="00DD46CD">
            <w:pPr>
              <w:jc w:val="both"/>
            </w:pPr>
            <w:r w:rsidRPr="00CC32DD">
              <w:t>Не менее 5 участников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221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213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</w:tcPr>
          <w:p w:rsidR="005F7DEA" w:rsidRPr="00CC32DD" w:rsidRDefault="005F7DEA" w:rsidP="00DA5DBA"/>
        </w:tc>
        <w:tc>
          <w:tcPr>
            <w:tcW w:w="2408" w:type="dxa"/>
            <w:vMerge/>
          </w:tcPr>
          <w:p w:rsidR="005F7DEA" w:rsidRPr="00CC32DD" w:rsidRDefault="005F7DEA" w:rsidP="00DB69FC">
            <w:pPr>
              <w:jc w:val="center"/>
            </w:pP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770" w:type="dxa"/>
          </w:tcPr>
          <w:p w:rsidR="005F7DEA" w:rsidRPr="00CB5C30" w:rsidRDefault="005F7DEA" w:rsidP="00DD46C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913" w:type="dxa"/>
          </w:tcPr>
          <w:p w:rsidR="005F7DEA" w:rsidRPr="00CB5C30" w:rsidRDefault="005F7DEA" w:rsidP="00DD46C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Pr="00CC32DD" w:rsidRDefault="005F7DEA" w:rsidP="00DD46CD">
            <w:r w:rsidRPr="00CC32DD">
              <w:t>Не менее 5 участников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221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213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</w:tcPr>
          <w:p w:rsidR="005F7DEA" w:rsidRPr="00CC32DD" w:rsidRDefault="005F7DEA" w:rsidP="00DA5DBA"/>
        </w:tc>
        <w:tc>
          <w:tcPr>
            <w:tcW w:w="2408" w:type="dxa"/>
            <w:vMerge/>
          </w:tcPr>
          <w:p w:rsidR="005F7DEA" w:rsidRPr="00CC32DD" w:rsidRDefault="005F7DEA" w:rsidP="00DB69FC">
            <w:pPr>
              <w:jc w:val="center"/>
            </w:pP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770" w:type="dxa"/>
          </w:tcPr>
          <w:p w:rsidR="005F7DEA" w:rsidRPr="00CB5C30" w:rsidRDefault="005F7DEA" w:rsidP="00DD46C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Pr="00CB5C30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913" w:type="dxa"/>
          </w:tcPr>
          <w:p w:rsidR="005F7DEA" w:rsidRPr="00CB5C30" w:rsidRDefault="005F7DEA" w:rsidP="00DD46C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Pr="00CB5C30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Pr="00CC32DD" w:rsidRDefault="005F7DEA" w:rsidP="00DD46CD">
            <w:pPr>
              <w:jc w:val="both"/>
            </w:pPr>
            <w:r w:rsidRPr="00CC32DD">
              <w:t>Не менее 5 участников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221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300"/>
        </w:trPr>
        <w:tc>
          <w:tcPr>
            <w:tcW w:w="709" w:type="dxa"/>
            <w:vMerge w:val="restart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2.4.</w:t>
            </w:r>
          </w:p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 w:val="restart"/>
            <w:vAlign w:val="center"/>
          </w:tcPr>
          <w:p w:rsidR="005F7DEA" w:rsidRPr="00CC32DD" w:rsidRDefault="005F7DEA" w:rsidP="00DA5DBA">
            <w:r w:rsidRPr="00CC32DD">
              <w:t>Информационно - консультативное обеспечение малого предпринимательства по формам участия в региональных и муниципальных долевых программах поддержки среднего и  малого бизнеса – проведение консультаций по законодательству в сфере развития предпринимательства, нормативно – правовой базе имеющихся кооперативов, индивидуальных предпринимателей</w:t>
            </w:r>
          </w:p>
        </w:tc>
        <w:tc>
          <w:tcPr>
            <w:tcW w:w="2408" w:type="dxa"/>
            <w:vMerge w:val="restart"/>
          </w:tcPr>
          <w:p w:rsidR="005F7DEA" w:rsidRDefault="005F7DEA" w:rsidP="00DB69FC">
            <w:pPr>
              <w:jc w:val="center"/>
            </w:pPr>
            <w:r>
              <w:t>О</w:t>
            </w:r>
            <w:r w:rsidRPr="00CC32DD">
              <w:t>тдел экономики</w:t>
            </w:r>
            <w:r>
              <w:t>,</w:t>
            </w:r>
            <w:r w:rsidRPr="00CC32DD">
              <w:t xml:space="preserve"> </w:t>
            </w:r>
            <w:r>
              <w:t>земельных и имущественных отношений</w:t>
            </w:r>
            <w:r w:rsidRPr="00CC32DD">
              <w:t xml:space="preserve"> администрации Мокшанского района</w:t>
            </w:r>
            <w:r>
              <w:t>,</w:t>
            </w:r>
          </w:p>
          <w:p w:rsidR="005F7DEA" w:rsidRPr="00CC32DD" w:rsidRDefault="005F7DEA" w:rsidP="00DB69FC">
            <w:pPr>
              <w:jc w:val="center"/>
            </w:pPr>
            <w:r>
              <w:t>о</w:t>
            </w:r>
            <w:r w:rsidRPr="00CC32DD">
              <w:t>тдел по реализации молодежной политики, культуре физической культуре и спорту администрации Мокшанского района</w:t>
            </w:r>
            <w:r>
              <w:t>.</w:t>
            </w: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770" w:type="dxa"/>
          </w:tcPr>
          <w:p w:rsidR="005F7DEA" w:rsidRPr="00CC32DD" w:rsidRDefault="005F7DEA" w:rsidP="00DA5DBA">
            <w:pPr>
              <w:jc w:val="center"/>
              <w:rPr>
                <w:highlight w:val="red"/>
              </w:rPr>
            </w:pPr>
          </w:p>
        </w:tc>
        <w:tc>
          <w:tcPr>
            <w:tcW w:w="913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992" w:type="dxa"/>
          </w:tcPr>
          <w:p w:rsidR="005F7DEA" w:rsidRPr="00CC32DD" w:rsidRDefault="005F7DEA" w:rsidP="00DA5DBA">
            <w:pPr>
              <w:jc w:val="center"/>
              <w:rPr>
                <w:highlight w:val="red"/>
              </w:rPr>
            </w:pP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  <w:rPr>
                <w:highlight w:val="red"/>
              </w:rPr>
            </w:pP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3122" w:type="dxa"/>
            <w:vAlign w:val="center"/>
          </w:tcPr>
          <w:p w:rsidR="005F7DEA" w:rsidRPr="00CC32DD" w:rsidRDefault="005F7DEA" w:rsidP="00DA5DBA">
            <w:r w:rsidRPr="00CC32DD">
              <w:t xml:space="preserve">Информирование и консультирование молодых людей в возрасте от 14 до 30 лет о программах </w:t>
            </w:r>
            <w:r w:rsidRPr="00CC32DD">
              <w:br/>
              <w:t xml:space="preserve">по поддержке молодежного предпринимательства. Количество молодежи, проинформированной </w:t>
            </w:r>
            <w:r w:rsidRPr="00CC32DD">
              <w:br/>
              <w:t>о программах: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221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5F7DEA" w:rsidRPr="00CC32DD" w:rsidTr="0043141A">
        <w:trPr>
          <w:trHeight w:val="221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</w:tcPr>
          <w:p w:rsidR="005F7DEA" w:rsidRPr="00CC32DD" w:rsidRDefault="005F7DEA" w:rsidP="00DA5DBA"/>
        </w:tc>
        <w:tc>
          <w:tcPr>
            <w:tcW w:w="2408" w:type="dxa"/>
            <w:vMerge/>
          </w:tcPr>
          <w:p w:rsidR="005F7DEA" w:rsidRPr="00CC32DD" w:rsidRDefault="005F7DEA" w:rsidP="00DA5DBA"/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</w:t>
            </w: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770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913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22" w:type="dxa"/>
            <w:vAlign w:val="center"/>
          </w:tcPr>
          <w:p w:rsidR="005F7DEA" w:rsidRPr="00CC32DD" w:rsidRDefault="005F7DEA" w:rsidP="00DA5DBA">
            <w:r w:rsidRPr="00CC32DD">
              <w:t xml:space="preserve">не менее 30% молодых людей 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221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301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</w:tcPr>
          <w:p w:rsidR="005F7DEA" w:rsidRPr="00CC32DD" w:rsidRDefault="005F7DEA" w:rsidP="00DA5DBA"/>
        </w:tc>
        <w:tc>
          <w:tcPr>
            <w:tcW w:w="2408" w:type="dxa"/>
            <w:vMerge/>
          </w:tcPr>
          <w:p w:rsidR="005F7DEA" w:rsidRPr="00CC32DD" w:rsidRDefault="005F7DEA" w:rsidP="00DA5DBA"/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</w:t>
            </w: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770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913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Pr="00CC32DD" w:rsidRDefault="005F7DEA" w:rsidP="00DA5DBA">
            <w:r w:rsidRPr="00CC32DD">
              <w:t xml:space="preserve">не менее 30% молодых людей 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DD46CD">
        <w:trPr>
          <w:trHeight w:val="301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</w:tcPr>
          <w:p w:rsidR="005F7DEA" w:rsidRPr="00CC32DD" w:rsidRDefault="005F7DEA" w:rsidP="00DA5DBA"/>
        </w:tc>
        <w:tc>
          <w:tcPr>
            <w:tcW w:w="2408" w:type="dxa"/>
            <w:vMerge/>
          </w:tcPr>
          <w:p w:rsidR="005F7DEA" w:rsidRPr="00CC32DD" w:rsidRDefault="005F7DEA" w:rsidP="00DA5DBA"/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770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913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22" w:type="dxa"/>
            <w:vAlign w:val="center"/>
          </w:tcPr>
          <w:p w:rsidR="005F7DEA" w:rsidRPr="00CC32DD" w:rsidRDefault="005F7DEA" w:rsidP="00DD46CD">
            <w:r w:rsidRPr="00CC32DD">
              <w:t xml:space="preserve">не менее 30% молодых людей </w:t>
            </w:r>
          </w:p>
        </w:tc>
        <w:tc>
          <w:tcPr>
            <w:tcW w:w="850" w:type="dxa"/>
          </w:tcPr>
          <w:p w:rsidR="005F7DEA" w:rsidRPr="00CB5C30" w:rsidRDefault="005F7DEA" w:rsidP="00DD46CD">
            <w:pPr>
              <w:pStyle w:val="ConsPlusNormal"/>
              <w:ind w:firstLine="221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DD46CD">
        <w:trPr>
          <w:trHeight w:val="301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</w:tcPr>
          <w:p w:rsidR="005F7DEA" w:rsidRPr="00CC32DD" w:rsidRDefault="005F7DEA" w:rsidP="00DA5DBA"/>
        </w:tc>
        <w:tc>
          <w:tcPr>
            <w:tcW w:w="2408" w:type="dxa"/>
            <w:vMerge/>
          </w:tcPr>
          <w:p w:rsidR="005F7DEA" w:rsidRPr="00CC32DD" w:rsidRDefault="005F7DEA" w:rsidP="00DA5DBA"/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770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913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22" w:type="dxa"/>
            <w:vAlign w:val="center"/>
          </w:tcPr>
          <w:p w:rsidR="005F7DEA" w:rsidRPr="00CC32DD" w:rsidRDefault="005F7DEA" w:rsidP="00DD46CD">
            <w:r w:rsidRPr="00CC32DD">
              <w:t xml:space="preserve">не менее 30% молодых людей </w:t>
            </w:r>
          </w:p>
        </w:tc>
        <w:tc>
          <w:tcPr>
            <w:tcW w:w="850" w:type="dxa"/>
          </w:tcPr>
          <w:p w:rsidR="005F7DEA" w:rsidRPr="00CB5C30" w:rsidRDefault="005F7DEA" w:rsidP="00DD46CD">
            <w:pPr>
              <w:pStyle w:val="ConsPlusNormal"/>
              <w:ind w:firstLine="221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DD46CD">
        <w:trPr>
          <w:trHeight w:val="301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</w:tcPr>
          <w:p w:rsidR="005F7DEA" w:rsidRPr="00CC32DD" w:rsidRDefault="005F7DEA" w:rsidP="00DA5DBA"/>
        </w:tc>
        <w:tc>
          <w:tcPr>
            <w:tcW w:w="2408" w:type="dxa"/>
            <w:vMerge/>
          </w:tcPr>
          <w:p w:rsidR="005F7DEA" w:rsidRPr="00CC32DD" w:rsidRDefault="005F7DEA" w:rsidP="00DA5DBA"/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770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913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22" w:type="dxa"/>
            <w:vAlign w:val="center"/>
          </w:tcPr>
          <w:p w:rsidR="005F7DEA" w:rsidRPr="00CC32DD" w:rsidRDefault="005F7DEA" w:rsidP="00DD46CD">
            <w:r w:rsidRPr="00CC32DD">
              <w:t xml:space="preserve">не менее 30% молодых людей </w:t>
            </w:r>
          </w:p>
        </w:tc>
        <w:tc>
          <w:tcPr>
            <w:tcW w:w="850" w:type="dxa"/>
          </w:tcPr>
          <w:p w:rsidR="005F7DEA" w:rsidRPr="00CB5C30" w:rsidRDefault="005F7DEA" w:rsidP="00DD46CD">
            <w:pPr>
              <w:pStyle w:val="ConsPlusNormal"/>
              <w:ind w:firstLine="221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269"/>
        </w:trPr>
        <w:tc>
          <w:tcPr>
            <w:tcW w:w="709" w:type="dxa"/>
            <w:vMerge w:val="restart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2.5.</w:t>
            </w:r>
          </w:p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 w:val="restart"/>
            <w:vAlign w:val="center"/>
          </w:tcPr>
          <w:p w:rsidR="005F7DEA" w:rsidRPr="00CC32DD" w:rsidRDefault="005F7DEA" w:rsidP="00DA5DBA">
            <w:r w:rsidRPr="00CC32DD">
              <w:t>Проведение олимпиад, конкурсов, фестивалей учащихся в области экономики и предпринимательства</w:t>
            </w:r>
          </w:p>
        </w:tc>
        <w:tc>
          <w:tcPr>
            <w:tcW w:w="2408" w:type="dxa"/>
            <w:vMerge w:val="restart"/>
          </w:tcPr>
          <w:p w:rsidR="005F7DEA" w:rsidRPr="00CC32DD" w:rsidRDefault="005F7DEA" w:rsidP="00DA5DBA">
            <w:pPr>
              <w:jc w:val="center"/>
            </w:pPr>
            <w:r w:rsidRPr="00CC32DD">
              <w:t>Отдел по реализации молодежной политики, культуре физической культуре и спорту администрации Мокшанского района, Управление образованием администрации Мокшанского района</w:t>
            </w:r>
          </w:p>
          <w:p w:rsidR="005F7DEA" w:rsidRPr="00CC32DD" w:rsidRDefault="005F7DEA" w:rsidP="00DA5DBA"/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992" w:type="dxa"/>
          </w:tcPr>
          <w:p w:rsidR="005F7DEA" w:rsidRPr="00CC32DD" w:rsidRDefault="005F7DEA" w:rsidP="00DA5DBA">
            <w:pPr>
              <w:jc w:val="center"/>
              <w:rPr>
                <w:highlight w:val="red"/>
              </w:rPr>
            </w:pPr>
          </w:p>
        </w:tc>
        <w:tc>
          <w:tcPr>
            <w:tcW w:w="930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851" w:type="dxa"/>
          </w:tcPr>
          <w:p w:rsidR="005F7DEA" w:rsidRPr="00CC32DD" w:rsidRDefault="005F7DEA" w:rsidP="00DA5DBA">
            <w:pPr>
              <w:jc w:val="center"/>
              <w:rPr>
                <w:highlight w:val="red"/>
              </w:rPr>
            </w:pPr>
          </w:p>
        </w:tc>
        <w:tc>
          <w:tcPr>
            <w:tcW w:w="3122" w:type="dxa"/>
            <w:vAlign w:val="center"/>
          </w:tcPr>
          <w:p w:rsidR="005F7DEA" w:rsidRPr="00CC32DD" w:rsidRDefault="005F7DEA" w:rsidP="00DA5DBA">
            <w:pPr>
              <w:rPr>
                <w:rFonts w:eastAsia="SimSun"/>
              </w:rPr>
            </w:pPr>
            <w:r w:rsidRPr="00CC32DD">
              <w:rPr>
                <w:rFonts w:eastAsia="SimSun"/>
              </w:rPr>
              <w:t>Информационная и рекламная кампания по вовлечению молодежи в предпринимательскую деятельность,</w:t>
            </w:r>
          </w:p>
          <w:p w:rsidR="005F7DEA" w:rsidRPr="00CC32DD" w:rsidRDefault="005F7DEA" w:rsidP="00DA5DBA">
            <w:r w:rsidRPr="00CC32DD">
              <w:rPr>
                <w:rFonts w:eastAsia="SimSun"/>
              </w:rPr>
              <w:t xml:space="preserve">отбор молодых людей, имеющих способности к занятию предпринимательской деятельность. Проведение мероприятий  с охватом: 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5F7DEA" w:rsidRPr="00CC32DD" w:rsidTr="0043141A">
        <w:trPr>
          <w:trHeight w:val="358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</w:tcPr>
          <w:p w:rsidR="005F7DEA" w:rsidRPr="00CC32DD" w:rsidRDefault="005F7DEA" w:rsidP="00DA5DBA"/>
        </w:tc>
        <w:tc>
          <w:tcPr>
            <w:tcW w:w="2408" w:type="dxa"/>
            <w:vMerge/>
          </w:tcPr>
          <w:p w:rsidR="005F7DEA" w:rsidRPr="00CC32DD" w:rsidRDefault="005F7DEA" w:rsidP="00DA5DBA"/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</w:t>
            </w: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3122" w:type="dxa"/>
            <w:vAlign w:val="center"/>
          </w:tcPr>
          <w:p w:rsidR="005F7DEA" w:rsidRPr="00CC32DD" w:rsidRDefault="005F7DEA" w:rsidP="00DA5DBA">
            <w:r w:rsidRPr="00CC32DD">
              <w:t>Не менее 30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352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</w:tcPr>
          <w:p w:rsidR="005F7DEA" w:rsidRPr="00CC32DD" w:rsidRDefault="005F7DEA" w:rsidP="00DA5DBA"/>
        </w:tc>
        <w:tc>
          <w:tcPr>
            <w:tcW w:w="2408" w:type="dxa"/>
            <w:vMerge/>
          </w:tcPr>
          <w:p w:rsidR="005F7DEA" w:rsidRPr="00CC32DD" w:rsidRDefault="005F7DEA" w:rsidP="00DA5DBA"/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</w:t>
            </w: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Pr="00CC32DD" w:rsidRDefault="005F7DEA" w:rsidP="00DA5DBA">
            <w:r w:rsidRPr="00CC32DD">
              <w:t>Не менее 30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352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</w:tcPr>
          <w:p w:rsidR="005F7DEA" w:rsidRPr="00CC32DD" w:rsidRDefault="005F7DEA" w:rsidP="00DA5DBA"/>
        </w:tc>
        <w:tc>
          <w:tcPr>
            <w:tcW w:w="2408" w:type="dxa"/>
            <w:vMerge/>
          </w:tcPr>
          <w:p w:rsidR="005F7DEA" w:rsidRPr="00CC32DD" w:rsidRDefault="005F7DEA" w:rsidP="00DA5DBA"/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770" w:type="dxa"/>
          </w:tcPr>
          <w:p w:rsidR="005F7DEA" w:rsidRPr="00CB5C30" w:rsidRDefault="005F7DEA" w:rsidP="00DD46C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913" w:type="dxa"/>
          </w:tcPr>
          <w:p w:rsidR="005F7DEA" w:rsidRPr="00CB5C30" w:rsidRDefault="005F7DEA" w:rsidP="00DD46C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Pr="00CC32DD" w:rsidRDefault="005F7DEA" w:rsidP="00DD46CD">
            <w:r w:rsidRPr="00CC32DD">
              <w:t>Не менее 30 человек</w:t>
            </w:r>
          </w:p>
        </w:tc>
        <w:tc>
          <w:tcPr>
            <w:tcW w:w="850" w:type="dxa"/>
          </w:tcPr>
          <w:p w:rsidR="005F7DEA" w:rsidRPr="00CB5C30" w:rsidRDefault="005F7DEA" w:rsidP="00DD46CD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352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</w:tcPr>
          <w:p w:rsidR="005F7DEA" w:rsidRPr="00CC32DD" w:rsidRDefault="005F7DEA" w:rsidP="00DA5DBA"/>
        </w:tc>
        <w:tc>
          <w:tcPr>
            <w:tcW w:w="2408" w:type="dxa"/>
            <w:vMerge/>
          </w:tcPr>
          <w:p w:rsidR="005F7DEA" w:rsidRPr="00CC32DD" w:rsidRDefault="005F7DEA" w:rsidP="00DA5DBA"/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770" w:type="dxa"/>
          </w:tcPr>
          <w:p w:rsidR="005F7DEA" w:rsidRPr="00CB5C30" w:rsidRDefault="005F7DEA" w:rsidP="00DD46C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913" w:type="dxa"/>
          </w:tcPr>
          <w:p w:rsidR="005F7DEA" w:rsidRPr="00CB5C30" w:rsidRDefault="005F7DEA" w:rsidP="00DD46C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Pr="00CC32DD" w:rsidRDefault="005F7DEA" w:rsidP="00DD46CD">
            <w:r w:rsidRPr="00CC32DD">
              <w:t>Не менее 30 человек</w:t>
            </w:r>
          </w:p>
        </w:tc>
        <w:tc>
          <w:tcPr>
            <w:tcW w:w="850" w:type="dxa"/>
          </w:tcPr>
          <w:p w:rsidR="005F7DEA" w:rsidRPr="00CB5C30" w:rsidRDefault="005F7DEA" w:rsidP="00DD46CD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352"/>
        </w:trPr>
        <w:tc>
          <w:tcPr>
            <w:tcW w:w="709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</w:tcPr>
          <w:p w:rsidR="005F7DEA" w:rsidRPr="00CC32DD" w:rsidRDefault="005F7DEA" w:rsidP="00DA5DBA"/>
        </w:tc>
        <w:tc>
          <w:tcPr>
            <w:tcW w:w="2408" w:type="dxa"/>
            <w:vMerge/>
          </w:tcPr>
          <w:p w:rsidR="005F7DEA" w:rsidRPr="00CC32DD" w:rsidRDefault="005F7DEA" w:rsidP="00DA5DBA"/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770" w:type="dxa"/>
          </w:tcPr>
          <w:p w:rsidR="005F7DEA" w:rsidRPr="00CB5C30" w:rsidRDefault="005F7DEA" w:rsidP="00DD46C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913" w:type="dxa"/>
          </w:tcPr>
          <w:p w:rsidR="005F7DEA" w:rsidRPr="00CB5C30" w:rsidRDefault="005F7DEA" w:rsidP="00DD46C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Pr="00CC32DD" w:rsidRDefault="005F7DEA" w:rsidP="00DD46CD">
            <w:r w:rsidRPr="00CC32DD">
              <w:t>Не менее 30 человек</w:t>
            </w:r>
          </w:p>
        </w:tc>
        <w:tc>
          <w:tcPr>
            <w:tcW w:w="850" w:type="dxa"/>
          </w:tcPr>
          <w:p w:rsidR="005F7DEA" w:rsidRPr="00CB5C30" w:rsidRDefault="005F7DEA" w:rsidP="00DD46CD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DA5DBA">
        <w:trPr>
          <w:trHeight w:val="273"/>
        </w:trPr>
        <w:tc>
          <w:tcPr>
            <w:tcW w:w="15451" w:type="dxa"/>
            <w:gridSpan w:val="11"/>
          </w:tcPr>
          <w:p w:rsidR="005F7DEA" w:rsidRPr="00CB5C30" w:rsidRDefault="005F7DEA" w:rsidP="00DA5DB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b/>
                <w:sz w:val="20"/>
                <w:szCs w:val="20"/>
              </w:rPr>
              <w:t>3.«Поддержка талантливой молодежи»</w:t>
            </w:r>
          </w:p>
        </w:tc>
      </w:tr>
      <w:tr w:rsidR="005F7DEA" w:rsidRPr="00CC32DD" w:rsidTr="0043141A">
        <w:trPr>
          <w:trHeight w:val="680"/>
        </w:trPr>
        <w:tc>
          <w:tcPr>
            <w:tcW w:w="709" w:type="dxa"/>
            <w:vMerge w:val="restart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3.1.</w:t>
            </w:r>
          </w:p>
        </w:tc>
        <w:tc>
          <w:tcPr>
            <w:tcW w:w="2975" w:type="dxa"/>
            <w:vMerge w:val="restart"/>
            <w:vAlign w:val="center"/>
          </w:tcPr>
          <w:p w:rsidR="005F7DEA" w:rsidRPr="00CC32DD" w:rsidRDefault="005F7DEA" w:rsidP="00DA5DBA">
            <w:r w:rsidRPr="00CC32DD">
              <w:t>Награждение победителей региональных и межрегиональных конкурсов, соревнований, турниров, олимпиад и иных мероприятий</w:t>
            </w:r>
          </w:p>
        </w:tc>
        <w:tc>
          <w:tcPr>
            <w:tcW w:w="2408" w:type="dxa"/>
            <w:vMerge w:val="restart"/>
          </w:tcPr>
          <w:p w:rsidR="005F7DEA" w:rsidRPr="00CC32DD" w:rsidRDefault="005F7DEA" w:rsidP="00DA5DBA">
            <w:r w:rsidRPr="00CC32DD">
              <w:t xml:space="preserve">Отдел по реализации молодежной политики, культуре физической культуре и спорту администрации Мокшанского района </w:t>
            </w: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992" w:type="dxa"/>
          </w:tcPr>
          <w:p w:rsidR="005F7DEA" w:rsidRPr="00CC32DD" w:rsidRDefault="005F7DEA" w:rsidP="00DA5DBA">
            <w:pPr>
              <w:jc w:val="center"/>
              <w:rPr>
                <w:highlight w:val="red"/>
              </w:rPr>
            </w:pPr>
          </w:p>
        </w:tc>
        <w:tc>
          <w:tcPr>
            <w:tcW w:w="930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851" w:type="dxa"/>
          </w:tcPr>
          <w:p w:rsidR="005F7DEA" w:rsidRPr="00CC32DD" w:rsidRDefault="005F7DEA" w:rsidP="00DA5DBA">
            <w:pPr>
              <w:jc w:val="center"/>
              <w:rPr>
                <w:highlight w:val="red"/>
              </w:rPr>
            </w:pPr>
          </w:p>
        </w:tc>
        <w:tc>
          <w:tcPr>
            <w:tcW w:w="3122" w:type="dxa"/>
          </w:tcPr>
          <w:p w:rsidR="005F7DEA" w:rsidRPr="00CC32DD" w:rsidRDefault="005F7DEA" w:rsidP="00DA5DBA">
            <w:pPr>
              <w:pStyle w:val="a"/>
              <w:spacing w:line="21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32DD">
              <w:rPr>
                <w:rFonts w:ascii="Times New Roman" w:hAnsi="Times New Roman"/>
                <w:sz w:val="20"/>
                <w:szCs w:val="20"/>
              </w:rPr>
              <w:t xml:space="preserve">Награждение победителей региональных и межрегиональных конкурсов, мероприятий молодых людей </w:t>
            </w:r>
            <w:r w:rsidRPr="00CC32DD">
              <w:rPr>
                <w:rFonts w:ascii="Times New Roman" w:hAnsi="Times New Roman"/>
                <w:sz w:val="20"/>
                <w:szCs w:val="20"/>
              </w:rPr>
              <w:br/>
              <w:t>в возрасте от 14 до 25 лет: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221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5F7DEA" w:rsidRPr="00CC32DD" w:rsidTr="0043141A">
        <w:trPr>
          <w:trHeight w:val="247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  <w:vAlign w:val="center"/>
          </w:tcPr>
          <w:p w:rsidR="005F7DEA" w:rsidRPr="00CC32DD" w:rsidRDefault="005F7DEA" w:rsidP="00DA5DBA"/>
        </w:tc>
        <w:tc>
          <w:tcPr>
            <w:tcW w:w="2408" w:type="dxa"/>
            <w:vMerge/>
          </w:tcPr>
          <w:p w:rsidR="005F7DEA" w:rsidRPr="00CC32DD" w:rsidRDefault="005F7DEA" w:rsidP="00DA5DBA"/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</w:t>
            </w: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Pr="00CC32DD" w:rsidRDefault="005F7DEA" w:rsidP="00DA5DBA">
            <w:pPr>
              <w:jc w:val="center"/>
            </w:pPr>
            <w:r w:rsidRPr="00CC32DD">
              <w:t>10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221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211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  <w:vAlign w:val="center"/>
          </w:tcPr>
          <w:p w:rsidR="005F7DEA" w:rsidRPr="00CC32DD" w:rsidRDefault="005F7DEA" w:rsidP="00DA5DBA"/>
        </w:tc>
        <w:tc>
          <w:tcPr>
            <w:tcW w:w="2408" w:type="dxa"/>
            <w:vMerge/>
          </w:tcPr>
          <w:p w:rsidR="005F7DEA" w:rsidRPr="00CC32DD" w:rsidRDefault="005F7DEA" w:rsidP="00DA5DBA"/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</w:t>
            </w: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  <w:r w:rsidRPr="00CB5C30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  <w:r w:rsidRPr="00CB5C30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Pr="00CC32DD" w:rsidRDefault="005F7DEA" w:rsidP="00DA5DBA">
            <w:pPr>
              <w:jc w:val="center"/>
            </w:pPr>
            <w:r w:rsidRPr="00CC32DD">
              <w:t>10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221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211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  <w:vAlign w:val="center"/>
          </w:tcPr>
          <w:p w:rsidR="005F7DEA" w:rsidRPr="00CC32DD" w:rsidRDefault="005F7DEA" w:rsidP="00DA5DBA"/>
        </w:tc>
        <w:tc>
          <w:tcPr>
            <w:tcW w:w="2408" w:type="dxa"/>
            <w:vMerge/>
          </w:tcPr>
          <w:p w:rsidR="005F7DEA" w:rsidRPr="00CC32DD" w:rsidRDefault="005F7DEA" w:rsidP="00DA5DBA"/>
        </w:tc>
        <w:tc>
          <w:tcPr>
            <w:tcW w:w="931" w:type="dxa"/>
          </w:tcPr>
          <w:p w:rsidR="005F7DEA" w:rsidRPr="00CB5C30" w:rsidRDefault="005F7DEA" w:rsidP="00DD46CD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770" w:type="dxa"/>
          </w:tcPr>
          <w:p w:rsidR="005F7DEA" w:rsidRPr="00CB5C30" w:rsidRDefault="005F7DEA" w:rsidP="00DD46C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  <w:r w:rsidRPr="00CB5C30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913" w:type="dxa"/>
          </w:tcPr>
          <w:p w:rsidR="005F7DEA" w:rsidRPr="00CB5C30" w:rsidRDefault="005F7DEA" w:rsidP="00DD46C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  <w:r w:rsidRPr="00CB5C30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Pr="00CC32DD" w:rsidRDefault="005F7DEA" w:rsidP="00DD46CD">
            <w:pPr>
              <w:jc w:val="center"/>
            </w:pPr>
            <w:r w:rsidRPr="00CC32DD">
              <w:t>10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221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211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  <w:vAlign w:val="center"/>
          </w:tcPr>
          <w:p w:rsidR="005F7DEA" w:rsidRPr="00CC32DD" w:rsidRDefault="005F7DEA" w:rsidP="00DA5DBA"/>
        </w:tc>
        <w:tc>
          <w:tcPr>
            <w:tcW w:w="2408" w:type="dxa"/>
            <w:vMerge/>
          </w:tcPr>
          <w:p w:rsidR="005F7DEA" w:rsidRPr="00CC32DD" w:rsidRDefault="005F7DEA" w:rsidP="00DA5DBA"/>
        </w:tc>
        <w:tc>
          <w:tcPr>
            <w:tcW w:w="931" w:type="dxa"/>
          </w:tcPr>
          <w:p w:rsidR="005F7DEA" w:rsidRPr="00CB5C30" w:rsidRDefault="005F7DEA" w:rsidP="00DD46CD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770" w:type="dxa"/>
          </w:tcPr>
          <w:p w:rsidR="005F7DEA" w:rsidRPr="00CB5C30" w:rsidRDefault="005F7DEA" w:rsidP="00DD46C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  <w:r w:rsidRPr="00CB5C30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913" w:type="dxa"/>
          </w:tcPr>
          <w:p w:rsidR="005F7DEA" w:rsidRPr="00CB5C30" w:rsidRDefault="005F7DEA" w:rsidP="00DD46C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  <w:r w:rsidRPr="00CB5C30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Pr="00CC32DD" w:rsidRDefault="005F7DEA" w:rsidP="00DD46CD">
            <w:pPr>
              <w:jc w:val="center"/>
            </w:pPr>
            <w:r w:rsidRPr="00CC32DD">
              <w:t>10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221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211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  <w:vAlign w:val="center"/>
          </w:tcPr>
          <w:p w:rsidR="005F7DEA" w:rsidRPr="00CC32DD" w:rsidRDefault="005F7DEA" w:rsidP="00DA5DBA"/>
        </w:tc>
        <w:tc>
          <w:tcPr>
            <w:tcW w:w="2408" w:type="dxa"/>
            <w:vMerge/>
          </w:tcPr>
          <w:p w:rsidR="005F7DEA" w:rsidRPr="00CC32DD" w:rsidRDefault="005F7DEA" w:rsidP="00DA5DBA"/>
        </w:tc>
        <w:tc>
          <w:tcPr>
            <w:tcW w:w="931" w:type="dxa"/>
          </w:tcPr>
          <w:p w:rsidR="005F7DEA" w:rsidRPr="00CB5C30" w:rsidRDefault="005F7DEA" w:rsidP="00DD46CD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770" w:type="dxa"/>
          </w:tcPr>
          <w:p w:rsidR="005F7DEA" w:rsidRPr="00CB5C30" w:rsidRDefault="005F7DEA" w:rsidP="00DD46C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  <w:r w:rsidRPr="00CB5C30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913" w:type="dxa"/>
          </w:tcPr>
          <w:p w:rsidR="005F7DEA" w:rsidRPr="00CB5C30" w:rsidRDefault="005F7DEA" w:rsidP="00DD46C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  <w:r w:rsidRPr="00CB5C30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Pr="00CC32DD" w:rsidRDefault="005F7DEA" w:rsidP="00DD46CD">
            <w:pPr>
              <w:jc w:val="center"/>
            </w:pPr>
            <w:r w:rsidRPr="00CC32DD">
              <w:t>10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221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166"/>
        </w:trPr>
        <w:tc>
          <w:tcPr>
            <w:tcW w:w="709" w:type="dxa"/>
            <w:vMerge w:val="restart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3.2.</w:t>
            </w:r>
          </w:p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 w:val="restart"/>
          </w:tcPr>
          <w:p w:rsidR="005F7DEA" w:rsidRPr="00CC32DD" w:rsidRDefault="005F7DEA" w:rsidP="00DA5DBA">
            <w:pPr>
              <w:ind w:left="80" w:hanging="80"/>
              <w:jc w:val="both"/>
            </w:pPr>
            <w:r w:rsidRPr="00CC32DD">
              <w:t>Проведение выставочных мероприятий по научно-техническому и прикладному творчеству молодежи</w:t>
            </w:r>
          </w:p>
        </w:tc>
        <w:tc>
          <w:tcPr>
            <w:tcW w:w="2408" w:type="dxa"/>
            <w:vMerge w:val="restart"/>
          </w:tcPr>
          <w:p w:rsidR="005F7DEA" w:rsidRPr="00CC32DD" w:rsidRDefault="005F7DEA" w:rsidP="00DA5DBA">
            <w:r w:rsidRPr="00CC32DD">
              <w:t>Отдел по реализации молодежной политики, культуре физической культуре и спорту администрации Мокшанского района, Управление образованием администрации Мокшанского района</w:t>
            </w: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770" w:type="dxa"/>
          </w:tcPr>
          <w:p w:rsidR="005F7DEA" w:rsidRPr="00CC32DD" w:rsidRDefault="005F7DEA" w:rsidP="00DA5DBA">
            <w:pPr>
              <w:jc w:val="center"/>
              <w:rPr>
                <w:highlight w:val="red"/>
              </w:rPr>
            </w:pPr>
          </w:p>
        </w:tc>
        <w:tc>
          <w:tcPr>
            <w:tcW w:w="913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992" w:type="dxa"/>
          </w:tcPr>
          <w:p w:rsidR="005F7DEA" w:rsidRPr="00CC32DD" w:rsidRDefault="005F7DEA" w:rsidP="00DA5DBA">
            <w:pPr>
              <w:jc w:val="center"/>
              <w:rPr>
                <w:highlight w:val="red"/>
              </w:rPr>
            </w:pP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  <w:rPr>
                <w:highlight w:val="red"/>
              </w:rPr>
            </w:pP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3122" w:type="dxa"/>
          </w:tcPr>
          <w:p w:rsidR="005F7DEA" w:rsidRPr="00CC32DD" w:rsidRDefault="005F7DEA" w:rsidP="00DA5DBA">
            <w:pPr>
              <w:pStyle w:val="a"/>
              <w:spacing w:line="204" w:lineRule="auto"/>
              <w:jc w:val="center"/>
              <w:rPr>
                <w:sz w:val="20"/>
                <w:szCs w:val="20"/>
              </w:rPr>
            </w:pPr>
            <w:r w:rsidRPr="00CC32DD">
              <w:rPr>
                <w:rFonts w:ascii="Times New Roman" w:hAnsi="Times New Roman"/>
                <w:sz w:val="20"/>
                <w:szCs w:val="20"/>
              </w:rPr>
              <w:t>Проведение выставочных, конкурсных и иных мероприятий по научно-техническому и прикладному творчеству молодежи с охватом участников: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221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F7DEA" w:rsidRPr="00CC32DD" w:rsidTr="0043141A">
        <w:trPr>
          <w:trHeight w:val="380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</w:tcPr>
          <w:p w:rsidR="005F7DEA" w:rsidRPr="00CC32DD" w:rsidRDefault="005F7DEA" w:rsidP="00DA5DBA"/>
        </w:tc>
        <w:tc>
          <w:tcPr>
            <w:tcW w:w="2408" w:type="dxa"/>
            <w:vMerge/>
          </w:tcPr>
          <w:p w:rsidR="005F7DEA" w:rsidRPr="00CC32DD" w:rsidRDefault="005F7DEA" w:rsidP="00DA5DBA"/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</w:t>
            </w: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770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913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Pr="00CC32DD" w:rsidRDefault="005F7DEA" w:rsidP="00DA5DBA">
            <w:r>
              <w:t>не менее 2</w:t>
            </w:r>
            <w:r w:rsidRPr="00CC32DD">
              <w:t>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221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430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</w:tcPr>
          <w:p w:rsidR="005F7DEA" w:rsidRPr="00CC32DD" w:rsidRDefault="005F7DEA" w:rsidP="00DA5DBA"/>
        </w:tc>
        <w:tc>
          <w:tcPr>
            <w:tcW w:w="2408" w:type="dxa"/>
            <w:vMerge/>
          </w:tcPr>
          <w:p w:rsidR="005F7DEA" w:rsidRPr="00CC32DD" w:rsidRDefault="005F7DEA" w:rsidP="00DA5DBA"/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</w:t>
            </w: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770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913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Pr="00CC32DD" w:rsidRDefault="005F7DEA" w:rsidP="00DA5DBA">
            <w:r>
              <w:t>не менее 2</w:t>
            </w:r>
            <w:r w:rsidRPr="00CC32DD">
              <w:t>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221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430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</w:tcPr>
          <w:p w:rsidR="005F7DEA" w:rsidRPr="00CC32DD" w:rsidRDefault="005F7DEA" w:rsidP="00DA5DBA"/>
        </w:tc>
        <w:tc>
          <w:tcPr>
            <w:tcW w:w="2408" w:type="dxa"/>
            <w:vMerge/>
          </w:tcPr>
          <w:p w:rsidR="005F7DEA" w:rsidRPr="00CC32DD" w:rsidRDefault="005F7DEA" w:rsidP="00DA5DBA"/>
        </w:tc>
        <w:tc>
          <w:tcPr>
            <w:tcW w:w="931" w:type="dxa"/>
          </w:tcPr>
          <w:p w:rsidR="005F7DEA" w:rsidRPr="00CB5C30" w:rsidRDefault="005F7DEA" w:rsidP="00DD46CD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770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913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Pr="00CC32DD" w:rsidRDefault="005F7DEA" w:rsidP="00DD46CD">
            <w:r>
              <w:t>не менее 2</w:t>
            </w:r>
            <w:r w:rsidRPr="00CC32DD">
              <w:t>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221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430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</w:tcPr>
          <w:p w:rsidR="005F7DEA" w:rsidRPr="00CC32DD" w:rsidRDefault="005F7DEA" w:rsidP="00DA5DBA"/>
        </w:tc>
        <w:tc>
          <w:tcPr>
            <w:tcW w:w="2408" w:type="dxa"/>
            <w:vMerge/>
          </w:tcPr>
          <w:p w:rsidR="005F7DEA" w:rsidRPr="00CC32DD" w:rsidRDefault="005F7DEA" w:rsidP="00DA5DBA"/>
        </w:tc>
        <w:tc>
          <w:tcPr>
            <w:tcW w:w="931" w:type="dxa"/>
          </w:tcPr>
          <w:p w:rsidR="005F7DEA" w:rsidRPr="00CB5C30" w:rsidRDefault="005F7DEA" w:rsidP="00DD46CD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770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913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Pr="00CC32DD" w:rsidRDefault="005F7DEA" w:rsidP="00DD46CD">
            <w:r>
              <w:t>не менее 2</w:t>
            </w:r>
            <w:r w:rsidRPr="00CC32DD">
              <w:t>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221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430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</w:tcPr>
          <w:p w:rsidR="005F7DEA" w:rsidRPr="00CC32DD" w:rsidRDefault="005F7DEA" w:rsidP="00DA5DBA"/>
        </w:tc>
        <w:tc>
          <w:tcPr>
            <w:tcW w:w="2408" w:type="dxa"/>
            <w:vMerge/>
          </w:tcPr>
          <w:p w:rsidR="005F7DEA" w:rsidRPr="00CC32DD" w:rsidRDefault="005F7DEA" w:rsidP="00DA5DBA"/>
        </w:tc>
        <w:tc>
          <w:tcPr>
            <w:tcW w:w="931" w:type="dxa"/>
          </w:tcPr>
          <w:p w:rsidR="005F7DEA" w:rsidRPr="00CB5C30" w:rsidRDefault="005F7DEA" w:rsidP="00DD46CD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770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913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Pr="00CC32DD" w:rsidRDefault="005F7DEA" w:rsidP="00DD46CD">
            <w:r>
              <w:t>не менее 2</w:t>
            </w:r>
            <w:r w:rsidRPr="00CC32DD">
              <w:t>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221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206"/>
        </w:trPr>
        <w:tc>
          <w:tcPr>
            <w:tcW w:w="709" w:type="dxa"/>
            <w:vMerge w:val="restart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3.3.</w:t>
            </w:r>
          </w:p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 w:val="restart"/>
            <w:vAlign w:val="center"/>
          </w:tcPr>
          <w:p w:rsidR="005F7DEA" w:rsidRPr="00CC32DD" w:rsidRDefault="005F7DEA" w:rsidP="00DA5DBA">
            <w:pPr>
              <w:ind w:left="35" w:hanging="35"/>
              <w:jc w:val="both"/>
            </w:pPr>
            <w:r w:rsidRPr="00CC32DD">
              <w:t>Проведение районных фестивалей конкурсов, форумов, направле</w:t>
            </w:r>
            <w:r>
              <w:t xml:space="preserve">нных на развитие инновационной, </w:t>
            </w:r>
            <w:r w:rsidRPr="00CC32DD">
              <w:t xml:space="preserve">пред-принимательской активности молодежи, </w:t>
            </w:r>
            <w:r w:rsidRPr="00CC32DD">
              <w:rPr>
                <w:spacing w:val="-10"/>
              </w:rPr>
              <w:t>научно-технического</w:t>
            </w:r>
            <w:r w:rsidRPr="00CC32DD">
              <w:t xml:space="preserve">, </w:t>
            </w:r>
            <w:r w:rsidRPr="00CC32DD">
              <w:rPr>
                <w:spacing w:val="-10"/>
              </w:rPr>
              <w:t>художественного</w:t>
            </w:r>
            <w:r w:rsidRPr="00CC32DD">
              <w:t xml:space="preserve"> и других видов творчества</w:t>
            </w:r>
          </w:p>
        </w:tc>
        <w:tc>
          <w:tcPr>
            <w:tcW w:w="2408" w:type="dxa"/>
            <w:vMerge w:val="restart"/>
          </w:tcPr>
          <w:p w:rsidR="005F7DEA" w:rsidRPr="00CC32DD" w:rsidRDefault="005F7DEA" w:rsidP="00DA5DBA">
            <w:r w:rsidRPr="00CC32DD">
              <w:t>Отдел по реализации молодежной политики, культуре физической культуре и спорту администрации Мокшанского района, Управление образованием администрации Мокшанского района</w:t>
            </w: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992" w:type="dxa"/>
          </w:tcPr>
          <w:p w:rsidR="005F7DEA" w:rsidRPr="00CC32DD" w:rsidRDefault="005F7DEA" w:rsidP="00DA5DBA">
            <w:pPr>
              <w:jc w:val="center"/>
              <w:rPr>
                <w:highlight w:val="red"/>
              </w:rPr>
            </w:pPr>
          </w:p>
        </w:tc>
        <w:tc>
          <w:tcPr>
            <w:tcW w:w="930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851" w:type="dxa"/>
          </w:tcPr>
          <w:p w:rsidR="005F7DEA" w:rsidRPr="00CC32DD" w:rsidRDefault="005F7DEA" w:rsidP="00DA5DBA">
            <w:pPr>
              <w:jc w:val="center"/>
              <w:rPr>
                <w:highlight w:val="red"/>
              </w:rPr>
            </w:pPr>
          </w:p>
        </w:tc>
        <w:tc>
          <w:tcPr>
            <w:tcW w:w="3122" w:type="dxa"/>
          </w:tcPr>
          <w:p w:rsidR="005F7DEA" w:rsidRPr="00CC32DD" w:rsidRDefault="005F7DEA" w:rsidP="00DA5DBA">
            <w:pPr>
              <w:autoSpaceDE w:val="0"/>
              <w:autoSpaceDN w:val="0"/>
              <w:adjustRightInd w:val="0"/>
              <w:spacing w:line="204" w:lineRule="auto"/>
              <w:jc w:val="center"/>
            </w:pPr>
            <w:r w:rsidRPr="00CC32DD">
              <w:t>Проведение мероприятий</w:t>
            </w:r>
          </w:p>
          <w:p w:rsidR="005F7DEA" w:rsidRPr="00CC32DD" w:rsidRDefault="005F7DEA" w:rsidP="00DA5DBA">
            <w:pPr>
              <w:pStyle w:val="a"/>
              <w:spacing w:line="204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32DD">
              <w:rPr>
                <w:rFonts w:ascii="Times New Roman" w:hAnsi="Times New Roman"/>
                <w:sz w:val="20"/>
                <w:szCs w:val="20"/>
              </w:rPr>
              <w:t>с охватом участников: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221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5F7DEA" w:rsidRPr="00CC32DD" w:rsidTr="008C3AEE">
        <w:trPr>
          <w:trHeight w:val="287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</w:tcPr>
          <w:p w:rsidR="005F7DEA" w:rsidRPr="00CC32DD" w:rsidRDefault="005F7DEA" w:rsidP="00DA5DBA"/>
        </w:tc>
        <w:tc>
          <w:tcPr>
            <w:tcW w:w="2408" w:type="dxa"/>
            <w:vMerge/>
          </w:tcPr>
          <w:p w:rsidR="005F7DEA" w:rsidRPr="00CC32DD" w:rsidRDefault="005F7DEA" w:rsidP="00DA5DBA"/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</w:t>
            </w: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Pr="00CB5C30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Pr="00CB5C30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Pr="00CC32DD" w:rsidRDefault="005F7DEA" w:rsidP="00DA5DBA">
            <w:pPr>
              <w:jc w:val="center"/>
            </w:pPr>
            <w:r>
              <w:t>не менее 5</w:t>
            </w:r>
            <w:r w:rsidRPr="00CC32DD">
              <w:t>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8C3AEE">
        <w:trPr>
          <w:trHeight w:val="349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</w:tcPr>
          <w:p w:rsidR="005F7DEA" w:rsidRPr="00CC32DD" w:rsidRDefault="005F7DEA" w:rsidP="00DA5DBA"/>
        </w:tc>
        <w:tc>
          <w:tcPr>
            <w:tcW w:w="2408" w:type="dxa"/>
            <w:vMerge/>
          </w:tcPr>
          <w:p w:rsidR="005F7DEA" w:rsidRPr="00CC32DD" w:rsidRDefault="005F7DEA" w:rsidP="00DA5DBA"/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</w:t>
            </w: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Pr="00CC32DD" w:rsidRDefault="005F7DEA" w:rsidP="00DA5DBA">
            <w:r>
              <w:t xml:space="preserve">               не менее 5</w:t>
            </w:r>
            <w:r w:rsidRPr="00CC32DD">
              <w:t>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8C3AEE">
        <w:trPr>
          <w:trHeight w:val="259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</w:tcPr>
          <w:p w:rsidR="005F7DEA" w:rsidRPr="00CC32DD" w:rsidRDefault="005F7DEA" w:rsidP="00DA5DBA"/>
        </w:tc>
        <w:tc>
          <w:tcPr>
            <w:tcW w:w="2408" w:type="dxa"/>
            <w:vMerge/>
          </w:tcPr>
          <w:p w:rsidR="005F7DEA" w:rsidRPr="00CC32DD" w:rsidRDefault="005F7DEA" w:rsidP="00DA5DBA"/>
        </w:tc>
        <w:tc>
          <w:tcPr>
            <w:tcW w:w="931" w:type="dxa"/>
          </w:tcPr>
          <w:p w:rsidR="005F7DEA" w:rsidRPr="00CB5C30" w:rsidRDefault="005F7DEA" w:rsidP="00DD46CD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770" w:type="dxa"/>
          </w:tcPr>
          <w:p w:rsidR="005F7DEA" w:rsidRPr="00CB5C30" w:rsidRDefault="005F7DEA" w:rsidP="00DD46C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913" w:type="dxa"/>
          </w:tcPr>
          <w:p w:rsidR="005F7DEA" w:rsidRPr="00CB5C30" w:rsidRDefault="005F7DEA" w:rsidP="00DD46C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Pr="00CC32DD" w:rsidRDefault="005F7DEA" w:rsidP="00DD46CD">
            <w:pPr>
              <w:jc w:val="center"/>
            </w:pPr>
            <w:r>
              <w:t>не менее 5</w:t>
            </w:r>
            <w:r w:rsidRPr="00CC32DD">
              <w:t>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8C3AEE">
        <w:trPr>
          <w:trHeight w:val="197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</w:tcPr>
          <w:p w:rsidR="005F7DEA" w:rsidRPr="00CC32DD" w:rsidRDefault="005F7DEA" w:rsidP="00DA5DBA"/>
        </w:tc>
        <w:tc>
          <w:tcPr>
            <w:tcW w:w="2408" w:type="dxa"/>
            <w:vMerge/>
          </w:tcPr>
          <w:p w:rsidR="005F7DEA" w:rsidRPr="00CC32DD" w:rsidRDefault="005F7DEA" w:rsidP="00DA5DBA"/>
        </w:tc>
        <w:tc>
          <w:tcPr>
            <w:tcW w:w="931" w:type="dxa"/>
          </w:tcPr>
          <w:p w:rsidR="005F7DEA" w:rsidRPr="00CB5C30" w:rsidRDefault="005F7DEA" w:rsidP="00DD46CD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770" w:type="dxa"/>
          </w:tcPr>
          <w:p w:rsidR="005F7DEA" w:rsidRPr="00CB5C30" w:rsidRDefault="005F7DEA" w:rsidP="00DD46C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913" w:type="dxa"/>
          </w:tcPr>
          <w:p w:rsidR="005F7DEA" w:rsidRPr="00CB5C30" w:rsidRDefault="005F7DEA" w:rsidP="00DD46C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Pr="00CC32DD" w:rsidRDefault="005F7DEA" w:rsidP="00DD46CD">
            <w:r>
              <w:t xml:space="preserve">           не менее 5</w:t>
            </w:r>
            <w:r w:rsidRPr="00CC32DD">
              <w:t>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411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</w:tcPr>
          <w:p w:rsidR="005F7DEA" w:rsidRPr="00CC32DD" w:rsidRDefault="005F7DEA" w:rsidP="00DA5DBA"/>
        </w:tc>
        <w:tc>
          <w:tcPr>
            <w:tcW w:w="2408" w:type="dxa"/>
            <w:vMerge/>
          </w:tcPr>
          <w:p w:rsidR="005F7DEA" w:rsidRPr="00CC32DD" w:rsidRDefault="005F7DEA" w:rsidP="00DA5DBA"/>
        </w:tc>
        <w:tc>
          <w:tcPr>
            <w:tcW w:w="931" w:type="dxa"/>
          </w:tcPr>
          <w:p w:rsidR="005F7DEA" w:rsidRPr="00CB5C30" w:rsidRDefault="005F7DEA" w:rsidP="00DD46CD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770" w:type="dxa"/>
          </w:tcPr>
          <w:p w:rsidR="005F7DEA" w:rsidRPr="00CB5C30" w:rsidRDefault="005F7DEA" w:rsidP="00DD46C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913" w:type="dxa"/>
          </w:tcPr>
          <w:p w:rsidR="005F7DEA" w:rsidRPr="00CB5C30" w:rsidRDefault="005F7DEA" w:rsidP="00DD46C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Pr="00CC32DD" w:rsidRDefault="005F7DEA" w:rsidP="00DD46CD">
            <w:pPr>
              <w:jc w:val="center"/>
            </w:pPr>
            <w:r>
              <w:t>не менее 5</w:t>
            </w:r>
            <w:r w:rsidRPr="00CC32DD">
              <w:t>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DA5DBA">
        <w:trPr>
          <w:trHeight w:val="121"/>
        </w:trPr>
        <w:tc>
          <w:tcPr>
            <w:tcW w:w="15451" w:type="dxa"/>
            <w:gridSpan w:val="11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b/>
                <w:sz w:val="20"/>
                <w:szCs w:val="20"/>
              </w:rPr>
              <w:t>4. «Поддержка молодой семьи»</w:t>
            </w:r>
          </w:p>
        </w:tc>
      </w:tr>
      <w:tr w:rsidR="005F7DEA" w:rsidRPr="00CC32DD" w:rsidTr="0043141A">
        <w:trPr>
          <w:trHeight w:val="332"/>
        </w:trPr>
        <w:tc>
          <w:tcPr>
            <w:tcW w:w="709" w:type="dxa"/>
            <w:vMerge w:val="restart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4.</w:t>
            </w: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 w:rsidRPr="00CB5C30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 w:val="restart"/>
            <w:vAlign w:val="center"/>
          </w:tcPr>
          <w:p w:rsidR="005F7DEA" w:rsidRPr="00CC32DD" w:rsidRDefault="005F7DEA" w:rsidP="00DA5DBA">
            <w:pPr>
              <w:ind w:left="80" w:hanging="80"/>
            </w:pPr>
            <w:r w:rsidRPr="00CC32DD">
              <w:t>Проведение районного конкурса «Успешная семья»</w:t>
            </w:r>
          </w:p>
        </w:tc>
        <w:tc>
          <w:tcPr>
            <w:tcW w:w="2408" w:type="dxa"/>
            <w:vMerge w:val="restart"/>
          </w:tcPr>
          <w:p w:rsidR="005F7DEA" w:rsidRPr="00CC32DD" w:rsidRDefault="005F7DEA" w:rsidP="00DA5DBA">
            <w:r w:rsidRPr="00CC32DD">
              <w:rPr>
                <w:sz w:val="16"/>
                <w:szCs w:val="16"/>
              </w:rPr>
              <w:t xml:space="preserve">Отдел по реализации молодежной политики, культуре физической культуре и спорту администрации Мокшанского района Управление образованием администрации Мокшанского района, Управление социальной защиты населения администрации Мокшанского района </w:t>
            </w: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  <w:rPr>
                <w:highlight w:val="red"/>
              </w:rPr>
            </w:pP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3122" w:type="dxa"/>
          </w:tcPr>
          <w:p w:rsidR="005F7DEA" w:rsidRPr="00CC32DD" w:rsidRDefault="005F7DEA" w:rsidP="00DA5DBA">
            <w:pPr>
              <w:pStyle w:val="a"/>
              <w:spacing w:line="223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32DD">
              <w:rPr>
                <w:rFonts w:ascii="Times New Roman" w:hAnsi="Times New Roman"/>
                <w:sz w:val="20"/>
                <w:szCs w:val="20"/>
              </w:rPr>
              <w:t>Проведение ежегодно мероприятия, направленных на поддержку молодой семьи, с охватом участников: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363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5F7DEA" w:rsidRPr="00CC32DD" w:rsidTr="0043141A">
        <w:trPr>
          <w:trHeight w:val="253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</w:tcPr>
          <w:p w:rsidR="005F7DEA" w:rsidRPr="00CC32DD" w:rsidRDefault="005F7DEA" w:rsidP="00DA5DBA"/>
        </w:tc>
        <w:tc>
          <w:tcPr>
            <w:tcW w:w="2408" w:type="dxa"/>
            <w:vMerge/>
          </w:tcPr>
          <w:p w:rsidR="005F7DEA" w:rsidRPr="00CC32DD" w:rsidRDefault="005F7DEA" w:rsidP="00DA5DBA"/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</w:t>
            </w: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Pr="00CC32DD" w:rsidRDefault="005F7DEA" w:rsidP="00E4374B">
            <w:pPr>
              <w:jc w:val="center"/>
            </w:pPr>
            <w:r w:rsidRPr="00CC32DD">
              <w:t>не менее 200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36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8C3AEE">
        <w:trPr>
          <w:trHeight w:val="369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</w:tcPr>
          <w:p w:rsidR="005F7DEA" w:rsidRPr="00CC32DD" w:rsidRDefault="005F7DEA" w:rsidP="00DA5DBA"/>
        </w:tc>
        <w:tc>
          <w:tcPr>
            <w:tcW w:w="2408" w:type="dxa"/>
            <w:vMerge/>
          </w:tcPr>
          <w:p w:rsidR="005F7DEA" w:rsidRPr="00CC32DD" w:rsidRDefault="005F7DEA" w:rsidP="00DA5DBA"/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</w:t>
            </w: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Pr="00CC32DD" w:rsidRDefault="005F7DEA" w:rsidP="00E4374B">
            <w:pPr>
              <w:pStyle w:val="a"/>
              <w:spacing w:line="223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C32DD">
              <w:rPr>
                <w:rFonts w:ascii="Times New Roman" w:hAnsi="Times New Roman"/>
                <w:sz w:val="20"/>
                <w:szCs w:val="20"/>
              </w:rPr>
              <w:t>не менее 200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36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8C3AEE">
        <w:trPr>
          <w:trHeight w:val="209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</w:tcPr>
          <w:p w:rsidR="005F7DEA" w:rsidRPr="00CC32DD" w:rsidRDefault="005F7DEA" w:rsidP="00DA5DBA"/>
        </w:tc>
        <w:tc>
          <w:tcPr>
            <w:tcW w:w="2408" w:type="dxa"/>
            <w:vMerge/>
          </w:tcPr>
          <w:p w:rsidR="005F7DEA" w:rsidRPr="00CC32DD" w:rsidRDefault="005F7DEA" w:rsidP="00DA5DBA"/>
        </w:tc>
        <w:tc>
          <w:tcPr>
            <w:tcW w:w="931" w:type="dxa"/>
          </w:tcPr>
          <w:p w:rsidR="005F7DEA" w:rsidRPr="00CB5C30" w:rsidRDefault="005F7DEA" w:rsidP="00DD46CD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770" w:type="dxa"/>
          </w:tcPr>
          <w:p w:rsidR="005F7DEA" w:rsidRPr="00CB5C30" w:rsidRDefault="005F7DEA" w:rsidP="00DD46C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  <w:tc>
          <w:tcPr>
            <w:tcW w:w="913" w:type="dxa"/>
          </w:tcPr>
          <w:p w:rsidR="005F7DEA" w:rsidRPr="00CB5C30" w:rsidRDefault="005F7DEA" w:rsidP="00DD46C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Default="005F7DEA" w:rsidP="00E4374B">
            <w:pPr>
              <w:jc w:val="center"/>
            </w:pPr>
            <w:r w:rsidRPr="00FB2B2D">
              <w:t>не менее 200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36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8C3AEE">
        <w:trPr>
          <w:trHeight w:val="301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</w:tcPr>
          <w:p w:rsidR="005F7DEA" w:rsidRPr="00CC32DD" w:rsidRDefault="005F7DEA" w:rsidP="00DA5DBA"/>
        </w:tc>
        <w:tc>
          <w:tcPr>
            <w:tcW w:w="2408" w:type="dxa"/>
            <w:vMerge/>
          </w:tcPr>
          <w:p w:rsidR="005F7DEA" w:rsidRPr="00CC32DD" w:rsidRDefault="005F7DEA" w:rsidP="00DA5DBA"/>
        </w:tc>
        <w:tc>
          <w:tcPr>
            <w:tcW w:w="931" w:type="dxa"/>
          </w:tcPr>
          <w:p w:rsidR="005F7DEA" w:rsidRPr="00CB5C30" w:rsidRDefault="005F7DEA" w:rsidP="00DD46CD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770" w:type="dxa"/>
          </w:tcPr>
          <w:p w:rsidR="005F7DEA" w:rsidRPr="00CB5C30" w:rsidRDefault="005F7DEA" w:rsidP="00DD46C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  <w:tc>
          <w:tcPr>
            <w:tcW w:w="913" w:type="dxa"/>
          </w:tcPr>
          <w:p w:rsidR="005F7DEA" w:rsidRPr="00CB5C30" w:rsidRDefault="005F7DEA" w:rsidP="00DD46C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Default="005F7DEA" w:rsidP="00E4374B">
            <w:pPr>
              <w:jc w:val="center"/>
            </w:pPr>
            <w:r w:rsidRPr="00FB2B2D">
              <w:t>не менее 200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36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8C3AEE">
        <w:trPr>
          <w:trHeight w:val="337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</w:tcPr>
          <w:p w:rsidR="005F7DEA" w:rsidRPr="00CC32DD" w:rsidRDefault="005F7DEA" w:rsidP="00DA5DBA"/>
        </w:tc>
        <w:tc>
          <w:tcPr>
            <w:tcW w:w="2408" w:type="dxa"/>
            <w:vMerge/>
          </w:tcPr>
          <w:p w:rsidR="005F7DEA" w:rsidRPr="00CC32DD" w:rsidRDefault="005F7DEA" w:rsidP="00DA5DBA"/>
        </w:tc>
        <w:tc>
          <w:tcPr>
            <w:tcW w:w="931" w:type="dxa"/>
          </w:tcPr>
          <w:p w:rsidR="005F7DEA" w:rsidRPr="00CB5C30" w:rsidRDefault="005F7DEA" w:rsidP="00DD46CD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770" w:type="dxa"/>
          </w:tcPr>
          <w:p w:rsidR="005F7DEA" w:rsidRPr="00CB5C30" w:rsidRDefault="005F7DEA" w:rsidP="00DD46C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  <w:tc>
          <w:tcPr>
            <w:tcW w:w="913" w:type="dxa"/>
          </w:tcPr>
          <w:p w:rsidR="005F7DEA" w:rsidRPr="00CB5C30" w:rsidRDefault="005F7DEA" w:rsidP="00DD46C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Default="005F7DEA" w:rsidP="00E4374B">
            <w:pPr>
              <w:jc w:val="center"/>
            </w:pPr>
            <w:r w:rsidRPr="00FB2B2D">
              <w:t>не менее 200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363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237"/>
        </w:trPr>
        <w:tc>
          <w:tcPr>
            <w:tcW w:w="709" w:type="dxa"/>
            <w:vMerge w:val="restart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4.</w:t>
            </w: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Pr="00CB5C30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 w:val="restart"/>
          </w:tcPr>
          <w:p w:rsidR="005F7DEA" w:rsidRPr="00CC32DD" w:rsidRDefault="005F7DEA" w:rsidP="00DA5DBA">
            <w:pPr>
              <w:pStyle w:val="a"/>
              <w:rPr>
                <w:rFonts w:ascii="Times New Roman" w:hAnsi="Times New Roman"/>
                <w:sz w:val="20"/>
                <w:szCs w:val="20"/>
              </w:rPr>
            </w:pPr>
            <w:r w:rsidRPr="00CC32DD">
              <w:rPr>
                <w:rFonts w:ascii="Times New Roman" w:hAnsi="Times New Roman"/>
                <w:sz w:val="20"/>
                <w:szCs w:val="20"/>
              </w:rPr>
              <w:t>Проведение районных мероприятий по празднованию международных дней защиты детей, матери, семьи</w:t>
            </w:r>
          </w:p>
        </w:tc>
        <w:tc>
          <w:tcPr>
            <w:tcW w:w="2408" w:type="dxa"/>
            <w:vMerge w:val="restart"/>
          </w:tcPr>
          <w:p w:rsidR="005F7DEA" w:rsidRDefault="005F7DEA" w:rsidP="00DA5DBA">
            <w:pPr>
              <w:rPr>
                <w:sz w:val="18"/>
                <w:szCs w:val="18"/>
              </w:rPr>
            </w:pPr>
          </w:p>
          <w:p w:rsidR="005F7DEA" w:rsidRPr="00CC32DD" w:rsidRDefault="005F7DEA" w:rsidP="00DA5DBA">
            <w:pPr>
              <w:rPr>
                <w:sz w:val="18"/>
                <w:szCs w:val="18"/>
              </w:rPr>
            </w:pPr>
            <w:r w:rsidRPr="00CC32DD">
              <w:rPr>
                <w:sz w:val="18"/>
                <w:szCs w:val="18"/>
              </w:rPr>
              <w:t xml:space="preserve">Отдел по реализации молодежной политики, культуре физической культуре и спорту администрации Мокшанского района Управление образованием администрации Мокшанского района, Управление социальной защиты населения администрации Мокшанского района </w:t>
            </w: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  <w:rPr>
                <w:highlight w:val="red"/>
              </w:rPr>
            </w:pP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3122" w:type="dxa"/>
          </w:tcPr>
          <w:p w:rsidR="005F7DEA" w:rsidRPr="00CC32DD" w:rsidRDefault="005F7DEA" w:rsidP="00DA5DBA">
            <w:r w:rsidRPr="00CC32DD">
              <w:t xml:space="preserve">Пропаганда здорового  </w:t>
            </w:r>
            <w:r w:rsidRPr="00CC32DD">
              <w:br/>
              <w:t xml:space="preserve">образа жизни, укрепление семейных традиций, обеспечение </w:t>
            </w:r>
            <w:r w:rsidRPr="00CC32DD">
              <w:br/>
              <w:t>прав и социальных гарантий детей, с охватом участников: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363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F7DEA" w:rsidRPr="00CC32DD" w:rsidTr="0043141A">
        <w:trPr>
          <w:trHeight w:val="269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  <w:vAlign w:val="center"/>
          </w:tcPr>
          <w:p w:rsidR="005F7DEA" w:rsidRPr="00CC32DD" w:rsidRDefault="005F7DEA" w:rsidP="00DA5DBA"/>
        </w:tc>
        <w:tc>
          <w:tcPr>
            <w:tcW w:w="2408" w:type="dxa"/>
            <w:vMerge/>
          </w:tcPr>
          <w:p w:rsidR="005F7DEA" w:rsidRPr="00CC32DD" w:rsidRDefault="005F7DEA" w:rsidP="00DA5DBA"/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</w:t>
            </w: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9,0</w:t>
            </w: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9,0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Pr="00CC32DD" w:rsidRDefault="005F7DEA" w:rsidP="00DA5DBA">
            <w:r w:rsidRPr="00CC32DD">
              <w:t>Не менее 200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223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  <w:vAlign w:val="center"/>
          </w:tcPr>
          <w:p w:rsidR="005F7DEA" w:rsidRPr="00CC32DD" w:rsidRDefault="005F7DEA" w:rsidP="00DA5DBA"/>
        </w:tc>
        <w:tc>
          <w:tcPr>
            <w:tcW w:w="2408" w:type="dxa"/>
            <w:vMerge/>
          </w:tcPr>
          <w:p w:rsidR="005F7DEA" w:rsidRPr="00CC32DD" w:rsidRDefault="005F7DEA" w:rsidP="00DA5DBA"/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</w:t>
            </w: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9,0</w:t>
            </w: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9,0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Pr="00CC32DD" w:rsidRDefault="005F7DEA" w:rsidP="00DA5DBA">
            <w:r w:rsidRPr="00CC32DD">
              <w:t>Не менее 200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223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  <w:vAlign w:val="center"/>
          </w:tcPr>
          <w:p w:rsidR="005F7DEA" w:rsidRPr="00CC32DD" w:rsidRDefault="005F7DEA" w:rsidP="00DA5DBA"/>
        </w:tc>
        <w:tc>
          <w:tcPr>
            <w:tcW w:w="2408" w:type="dxa"/>
            <w:vMerge/>
          </w:tcPr>
          <w:p w:rsidR="005F7DEA" w:rsidRPr="00CC32DD" w:rsidRDefault="005F7DEA" w:rsidP="00DA5DBA"/>
        </w:tc>
        <w:tc>
          <w:tcPr>
            <w:tcW w:w="931" w:type="dxa"/>
          </w:tcPr>
          <w:p w:rsidR="005F7DEA" w:rsidRPr="00CB5C30" w:rsidRDefault="005F7DEA" w:rsidP="00DD46CD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770" w:type="dxa"/>
          </w:tcPr>
          <w:p w:rsidR="005F7DEA" w:rsidRPr="00CB5C30" w:rsidRDefault="005F7DEA" w:rsidP="00DD46C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9,0</w:t>
            </w:r>
          </w:p>
        </w:tc>
        <w:tc>
          <w:tcPr>
            <w:tcW w:w="913" w:type="dxa"/>
          </w:tcPr>
          <w:p w:rsidR="005F7DEA" w:rsidRPr="00CB5C30" w:rsidRDefault="005F7DEA" w:rsidP="00DD46C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9,0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Pr="00CC32DD" w:rsidRDefault="005F7DEA" w:rsidP="00DD46CD">
            <w:r w:rsidRPr="00CC32DD">
              <w:t>Не менее 200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223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  <w:vAlign w:val="center"/>
          </w:tcPr>
          <w:p w:rsidR="005F7DEA" w:rsidRPr="00CC32DD" w:rsidRDefault="005F7DEA" w:rsidP="00DA5DBA"/>
        </w:tc>
        <w:tc>
          <w:tcPr>
            <w:tcW w:w="2408" w:type="dxa"/>
            <w:vMerge/>
          </w:tcPr>
          <w:p w:rsidR="005F7DEA" w:rsidRPr="00CC32DD" w:rsidRDefault="005F7DEA" w:rsidP="00DA5DBA"/>
        </w:tc>
        <w:tc>
          <w:tcPr>
            <w:tcW w:w="931" w:type="dxa"/>
          </w:tcPr>
          <w:p w:rsidR="005F7DEA" w:rsidRPr="00CB5C30" w:rsidRDefault="005F7DEA" w:rsidP="00DD46CD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770" w:type="dxa"/>
          </w:tcPr>
          <w:p w:rsidR="005F7DEA" w:rsidRPr="00CB5C30" w:rsidRDefault="005F7DEA" w:rsidP="00DD46C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9,0</w:t>
            </w:r>
          </w:p>
        </w:tc>
        <w:tc>
          <w:tcPr>
            <w:tcW w:w="913" w:type="dxa"/>
          </w:tcPr>
          <w:p w:rsidR="005F7DEA" w:rsidRPr="00CB5C30" w:rsidRDefault="005F7DEA" w:rsidP="00DD46C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9,0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Pr="00CC32DD" w:rsidRDefault="005F7DEA" w:rsidP="00DD46CD">
            <w:r w:rsidRPr="00CC32DD">
              <w:t>Не менее 200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223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  <w:vAlign w:val="center"/>
          </w:tcPr>
          <w:p w:rsidR="005F7DEA" w:rsidRPr="00CC32DD" w:rsidRDefault="005F7DEA" w:rsidP="00DA5DBA"/>
        </w:tc>
        <w:tc>
          <w:tcPr>
            <w:tcW w:w="2408" w:type="dxa"/>
            <w:vMerge/>
          </w:tcPr>
          <w:p w:rsidR="005F7DEA" w:rsidRPr="00CC32DD" w:rsidRDefault="005F7DEA" w:rsidP="00DA5DBA"/>
        </w:tc>
        <w:tc>
          <w:tcPr>
            <w:tcW w:w="931" w:type="dxa"/>
          </w:tcPr>
          <w:p w:rsidR="005F7DEA" w:rsidRPr="00CB5C30" w:rsidRDefault="005F7DEA" w:rsidP="00DD46CD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770" w:type="dxa"/>
          </w:tcPr>
          <w:p w:rsidR="005F7DEA" w:rsidRPr="00CB5C30" w:rsidRDefault="005F7DEA" w:rsidP="00DD46C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9,0</w:t>
            </w:r>
          </w:p>
        </w:tc>
        <w:tc>
          <w:tcPr>
            <w:tcW w:w="913" w:type="dxa"/>
          </w:tcPr>
          <w:p w:rsidR="005F7DEA" w:rsidRPr="00CB5C30" w:rsidRDefault="005F7DEA" w:rsidP="00DD46C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9,0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Pr="00CC32DD" w:rsidRDefault="005F7DEA" w:rsidP="00DD46CD">
            <w:r w:rsidRPr="00CC32DD">
              <w:t>Не менее 200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158"/>
        </w:trPr>
        <w:tc>
          <w:tcPr>
            <w:tcW w:w="709" w:type="dxa"/>
            <w:vMerge w:val="restart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4.</w:t>
            </w: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r w:rsidRPr="00CB5C30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975" w:type="dxa"/>
            <w:vMerge w:val="restart"/>
            <w:vAlign w:val="center"/>
          </w:tcPr>
          <w:p w:rsidR="005F7DEA" w:rsidRPr="00CC32DD" w:rsidRDefault="005F7DEA" w:rsidP="00DA5DBA">
            <w:r w:rsidRPr="00CC32DD">
              <w:t>Развитие системы молодежного и семейного отдыха, путем расширения сети клубных объединений при учреждениях культуры  и образовательных организациях</w:t>
            </w:r>
          </w:p>
        </w:tc>
        <w:tc>
          <w:tcPr>
            <w:tcW w:w="2408" w:type="dxa"/>
            <w:vMerge w:val="restart"/>
          </w:tcPr>
          <w:p w:rsidR="005F7DEA" w:rsidRPr="00CC32DD" w:rsidRDefault="005F7DEA" w:rsidP="00DA5DBA">
            <w:r w:rsidRPr="00CC32DD">
              <w:t>Отдел по реализации молодежной политики, культуре физической культуре и спорту администрации Мокшанского района Управление образованием администрации Мокшанского района</w:t>
            </w: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770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913" w:type="dxa"/>
          </w:tcPr>
          <w:p w:rsidR="005F7DEA" w:rsidRPr="00CC32DD" w:rsidRDefault="005F7DEA" w:rsidP="00DA5DBA">
            <w:pPr>
              <w:jc w:val="center"/>
              <w:rPr>
                <w:highlight w:val="red"/>
              </w:rPr>
            </w:pP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  <w:rPr>
                <w:highlight w:val="red"/>
              </w:rPr>
            </w:pP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3122" w:type="dxa"/>
            <w:vAlign w:val="center"/>
          </w:tcPr>
          <w:p w:rsidR="005F7DEA" w:rsidRPr="00CC32DD" w:rsidRDefault="005F7DEA" w:rsidP="00DA5DBA">
            <w:r w:rsidRPr="00CC32DD">
              <w:t>Создание клубных объединений при учреждениях культуры и образования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F7DEA" w:rsidRPr="00CC32DD" w:rsidTr="0043141A">
        <w:trPr>
          <w:trHeight w:val="443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  <w:vAlign w:val="center"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2408" w:type="dxa"/>
            <w:vMerge/>
            <w:vAlign w:val="center"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</w:t>
            </w: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770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13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22" w:type="dxa"/>
            <w:vAlign w:val="center"/>
          </w:tcPr>
          <w:p w:rsidR="005F7DEA" w:rsidRPr="00CC32DD" w:rsidRDefault="005F7DEA" w:rsidP="00DA5DBA">
            <w:r>
              <w:t>не менее 2</w:t>
            </w:r>
            <w:r w:rsidRPr="00CC32DD">
              <w:t xml:space="preserve"> 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316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  <w:vAlign w:val="center"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2408" w:type="dxa"/>
            <w:vMerge/>
            <w:vAlign w:val="center"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</w:t>
            </w: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770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13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Pr="00CC32DD" w:rsidRDefault="005F7DEA" w:rsidP="00DA5DBA">
            <w:r>
              <w:t>не менее 2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DD46CD">
        <w:trPr>
          <w:trHeight w:val="316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  <w:vAlign w:val="center"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2408" w:type="dxa"/>
            <w:vMerge/>
            <w:vAlign w:val="center"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931" w:type="dxa"/>
          </w:tcPr>
          <w:p w:rsidR="005F7DEA" w:rsidRPr="00CB5C30" w:rsidRDefault="005F7DEA" w:rsidP="00DD46CD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770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13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22" w:type="dxa"/>
            <w:vAlign w:val="center"/>
          </w:tcPr>
          <w:p w:rsidR="005F7DEA" w:rsidRPr="00CC32DD" w:rsidRDefault="005F7DEA" w:rsidP="00DD46CD">
            <w:r>
              <w:t>не менее 2</w:t>
            </w:r>
            <w:r w:rsidRPr="00CC32DD">
              <w:t xml:space="preserve"> 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316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  <w:vAlign w:val="center"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2408" w:type="dxa"/>
            <w:vMerge/>
            <w:vAlign w:val="center"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931" w:type="dxa"/>
          </w:tcPr>
          <w:p w:rsidR="005F7DEA" w:rsidRPr="00CB5C30" w:rsidRDefault="005F7DEA" w:rsidP="00DD46CD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770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13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Pr="00CC32DD" w:rsidRDefault="005F7DEA" w:rsidP="00DD46CD">
            <w:r>
              <w:t>не менее 2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DD46CD">
        <w:trPr>
          <w:trHeight w:val="316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  <w:vAlign w:val="center"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2408" w:type="dxa"/>
            <w:vMerge/>
            <w:vAlign w:val="center"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931" w:type="dxa"/>
          </w:tcPr>
          <w:p w:rsidR="005F7DEA" w:rsidRPr="00CB5C30" w:rsidRDefault="005F7DEA" w:rsidP="00DD46CD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770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13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22" w:type="dxa"/>
            <w:vAlign w:val="center"/>
          </w:tcPr>
          <w:p w:rsidR="005F7DEA" w:rsidRPr="00CC32DD" w:rsidRDefault="005F7DEA" w:rsidP="00DD46CD">
            <w:r>
              <w:t>не менее 2</w:t>
            </w:r>
            <w:r w:rsidRPr="00CC32DD">
              <w:t xml:space="preserve"> 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348"/>
        </w:trPr>
        <w:tc>
          <w:tcPr>
            <w:tcW w:w="709" w:type="dxa"/>
            <w:vMerge w:val="restart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4.</w:t>
            </w: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  <w:r w:rsidRPr="00CB5C30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975" w:type="dxa"/>
            <w:vMerge w:val="restart"/>
            <w:vAlign w:val="center"/>
          </w:tcPr>
          <w:p w:rsidR="005F7DEA" w:rsidRPr="00CC32DD" w:rsidRDefault="005F7DEA" w:rsidP="00DB69FC">
            <w:pPr>
              <w:ind w:left="81" w:hanging="81"/>
            </w:pPr>
            <w:r w:rsidRPr="00CC32DD">
              <w:t>Участие в зональных и областных семейных конкурсах, фестивалях.</w:t>
            </w:r>
          </w:p>
        </w:tc>
        <w:tc>
          <w:tcPr>
            <w:tcW w:w="2408" w:type="dxa"/>
            <w:vMerge w:val="restart"/>
          </w:tcPr>
          <w:p w:rsidR="005F7DEA" w:rsidRPr="00CC32DD" w:rsidRDefault="005F7DEA" w:rsidP="00DA5DBA">
            <w:r w:rsidRPr="00CC32DD">
              <w:rPr>
                <w:sz w:val="16"/>
                <w:szCs w:val="16"/>
              </w:rPr>
              <w:t xml:space="preserve">Отдел по реализации молодежной политики, культуре физической культуре и спорту администрации Мокшанского района Управление образованием администрации Мокшанского района, Управление социальной защиты населения администрации Мокшанского района </w:t>
            </w: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  <w:rPr>
                <w:highlight w:val="red"/>
              </w:rPr>
            </w:pP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3122" w:type="dxa"/>
            <w:vAlign w:val="center"/>
          </w:tcPr>
          <w:p w:rsidR="005F7DEA" w:rsidRPr="00CC32DD" w:rsidRDefault="005F7DEA" w:rsidP="00DA5DBA">
            <w:r w:rsidRPr="00CC32DD">
              <w:t>Участие  семей Мокшанского района на зональном и областном уровне: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F7DEA" w:rsidRPr="00CC32DD" w:rsidTr="0043141A">
        <w:trPr>
          <w:trHeight w:val="300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  <w:vAlign w:val="center"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2408" w:type="dxa"/>
            <w:vMerge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</w:t>
            </w: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22" w:type="dxa"/>
            <w:vAlign w:val="center"/>
          </w:tcPr>
          <w:p w:rsidR="005F7DEA" w:rsidRPr="00CC32DD" w:rsidRDefault="005F7DEA" w:rsidP="00DA5DBA">
            <w:r w:rsidRPr="00CC32DD">
              <w:t>не менее 3 семей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253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  <w:vAlign w:val="center"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2408" w:type="dxa"/>
            <w:vMerge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</w:t>
            </w: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Pr="00CC32DD" w:rsidRDefault="005F7DEA" w:rsidP="00DA5DBA">
            <w:r w:rsidRPr="00CC32DD">
              <w:t>не менее 3 семей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253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  <w:vAlign w:val="center"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2408" w:type="dxa"/>
            <w:vMerge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931" w:type="dxa"/>
          </w:tcPr>
          <w:p w:rsidR="005F7DEA" w:rsidRPr="00CB5C30" w:rsidRDefault="005F7DEA" w:rsidP="00DD46CD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770" w:type="dxa"/>
          </w:tcPr>
          <w:p w:rsidR="005F7DEA" w:rsidRPr="00CB5C30" w:rsidRDefault="005F7DEA" w:rsidP="00DD46C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  <w:tc>
          <w:tcPr>
            <w:tcW w:w="913" w:type="dxa"/>
          </w:tcPr>
          <w:p w:rsidR="005F7DEA" w:rsidRPr="00CB5C30" w:rsidRDefault="005F7DEA" w:rsidP="00DD46C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Pr="00CC32DD" w:rsidRDefault="005F7DEA" w:rsidP="00DD46CD">
            <w:r w:rsidRPr="00CC32DD">
              <w:t>не менее 3 семей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253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  <w:vAlign w:val="center"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2408" w:type="dxa"/>
            <w:vMerge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931" w:type="dxa"/>
          </w:tcPr>
          <w:p w:rsidR="005F7DEA" w:rsidRPr="00CB5C30" w:rsidRDefault="005F7DEA" w:rsidP="00DD46CD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770" w:type="dxa"/>
          </w:tcPr>
          <w:p w:rsidR="005F7DEA" w:rsidRPr="00CB5C30" w:rsidRDefault="005F7DEA" w:rsidP="00DD46C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  <w:tc>
          <w:tcPr>
            <w:tcW w:w="913" w:type="dxa"/>
          </w:tcPr>
          <w:p w:rsidR="005F7DEA" w:rsidRPr="00CB5C30" w:rsidRDefault="005F7DEA" w:rsidP="00DD46C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Pr="00CC32DD" w:rsidRDefault="005F7DEA" w:rsidP="00DD46CD">
            <w:r w:rsidRPr="00CC32DD">
              <w:t>не менее 3 семей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253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  <w:vAlign w:val="center"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2408" w:type="dxa"/>
            <w:vMerge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931" w:type="dxa"/>
          </w:tcPr>
          <w:p w:rsidR="005F7DEA" w:rsidRPr="00CB5C30" w:rsidRDefault="005F7DEA" w:rsidP="00DD46CD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770" w:type="dxa"/>
          </w:tcPr>
          <w:p w:rsidR="005F7DEA" w:rsidRPr="00CB5C30" w:rsidRDefault="005F7DEA" w:rsidP="00DD46C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  <w:tc>
          <w:tcPr>
            <w:tcW w:w="913" w:type="dxa"/>
          </w:tcPr>
          <w:p w:rsidR="005F7DEA" w:rsidRPr="00CB5C30" w:rsidRDefault="005F7DEA" w:rsidP="00DD46C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Pr="00CC32DD" w:rsidRDefault="005F7DEA" w:rsidP="00DD46CD">
            <w:r w:rsidRPr="00CC32DD">
              <w:t>не менее 3 семей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DA5DBA">
        <w:trPr>
          <w:trHeight w:val="253"/>
        </w:trPr>
        <w:tc>
          <w:tcPr>
            <w:tcW w:w="15451" w:type="dxa"/>
            <w:gridSpan w:val="11"/>
          </w:tcPr>
          <w:p w:rsidR="005F7DEA" w:rsidRPr="00CB5C30" w:rsidRDefault="005F7DEA" w:rsidP="00DA5DB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b/>
                <w:bCs/>
                <w:sz w:val="20"/>
                <w:szCs w:val="20"/>
              </w:rPr>
              <w:t>5. «Формирование и развитие системы детского и подросткового досуга и отдыха по месту жительства.»</w:t>
            </w:r>
          </w:p>
        </w:tc>
      </w:tr>
      <w:tr w:rsidR="005F7DEA" w:rsidRPr="00CC32DD" w:rsidTr="0043141A">
        <w:trPr>
          <w:trHeight w:val="221"/>
        </w:trPr>
        <w:tc>
          <w:tcPr>
            <w:tcW w:w="709" w:type="dxa"/>
            <w:vMerge w:val="restart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5.</w:t>
            </w: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 w:rsidRPr="00CB5C30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 w:val="restart"/>
            <w:vAlign w:val="center"/>
          </w:tcPr>
          <w:p w:rsidR="005F7DEA" w:rsidRPr="00CC32DD" w:rsidRDefault="005F7DEA" w:rsidP="00DA5DBA">
            <w:r w:rsidRPr="00CC32DD">
              <w:t>Проведение детских и молодежных мероприятий, праздников,  соревнований на районных площадках и по месту жительства</w:t>
            </w:r>
          </w:p>
        </w:tc>
        <w:tc>
          <w:tcPr>
            <w:tcW w:w="2408" w:type="dxa"/>
            <w:vMerge w:val="restart"/>
          </w:tcPr>
          <w:p w:rsidR="005F7DEA" w:rsidRPr="00CC32DD" w:rsidRDefault="005F7DEA" w:rsidP="00DA5DBA">
            <w:r w:rsidRPr="00CC32DD">
              <w:t>Отдел по реализации молодежной политики, культуре физической культуре и спорту администрации Мокшанского района Управление образованием администрации Мокшанского района</w:t>
            </w: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992" w:type="dxa"/>
          </w:tcPr>
          <w:p w:rsidR="005F7DEA" w:rsidRPr="00CC32DD" w:rsidRDefault="005F7DEA" w:rsidP="00DA5DBA">
            <w:pPr>
              <w:jc w:val="center"/>
              <w:rPr>
                <w:highlight w:val="red"/>
              </w:rPr>
            </w:pPr>
          </w:p>
        </w:tc>
        <w:tc>
          <w:tcPr>
            <w:tcW w:w="930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851" w:type="dxa"/>
          </w:tcPr>
          <w:p w:rsidR="005F7DEA" w:rsidRPr="00CC32DD" w:rsidRDefault="005F7DEA" w:rsidP="00DA5DBA">
            <w:pPr>
              <w:jc w:val="center"/>
              <w:rPr>
                <w:highlight w:val="red"/>
              </w:rPr>
            </w:pPr>
          </w:p>
        </w:tc>
        <w:tc>
          <w:tcPr>
            <w:tcW w:w="3122" w:type="dxa"/>
          </w:tcPr>
          <w:p w:rsidR="005F7DEA" w:rsidRPr="00CC32DD" w:rsidRDefault="005F7DEA" w:rsidP="00DA5DBA">
            <w:r w:rsidRPr="00CC32DD">
              <w:t>Организация досуга по месту жительства. Развитие творческих способностей детей и молодежи. Проведение мероприятий с охватом участников: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F7DEA" w:rsidRPr="00CC32DD" w:rsidTr="0043141A">
        <w:trPr>
          <w:trHeight w:val="237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  <w:vAlign w:val="center"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2408" w:type="dxa"/>
            <w:vMerge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</w:t>
            </w: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6,0</w:t>
            </w: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6,0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Pr="00CC32DD" w:rsidRDefault="005F7DEA" w:rsidP="00DA5DBA">
            <w:r w:rsidRPr="00CC32DD">
              <w:t>Не менее 200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194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  <w:vAlign w:val="center"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2408" w:type="dxa"/>
            <w:vMerge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</w:t>
            </w: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6,0</w:t>
            </w: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6,0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Pr="00CC32DD" w:rsidRDefault="005F7DEA" w:rsidP="00DA5DBA">
            <w:r w:rsidRPr="00CC32DD">
              <w:t>Не менее 200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194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  <w:vAlign w:val="center"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2408" w:type="dxa"/>
            <w:vMerge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931" w:type="dxa"/>
          </w:tcPr>
          <w:p w:rsidR="005F7DEA" w:rsidRPr="00CB5C30" w:rsidRDefault="005F7DEA" w:rsidP="00DD46CD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770" w:type="dxa"/>
          </w:tcPr>
          <w:p w:rsidR="005F7DEA" w:rsidRPr="00CB5C30" w:rsidRDefault="005F7DEA" w:rsidP="00DD46C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6,0</w:t>
            </w:r>
          </w:p>
        </w:tc>
        <w:tc>
          <w:tcPr>
            <w:tcW w:w="913" w:type="dxa"/>
          </w:tcPr>
          <w:p w:rsidR="005F7DEA" w:rsidRPr="00CB5C30" w:rsidRDefault="005F7DEA" w:rsidP="00DD46C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6,0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Pr="00CC32DD" w:rsidRDefault="005F7DEA" w:rsidP="00DD46CD">
            <w:r w:rsidRPr="00CC32DD">
              <w:t>Не менее 200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194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  <w:vAlign w:val="center"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2408" w:type="dxa"/>
            <w:vMerge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931" w:type="dxa"/>
          </w:tcPr>
          <w:p w:rsidR="005F7DEA" w:rsidRPr="00CB5C30" w:rsidRDefault="005F7DEA" w:rsidP="00DD46CD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770" w:type="dxa"/>
          </w:tcPr>
          <w:p w:rsidR="005F7DEA" w:rsidRPr="00CB5C30" w:rsidRDefault="005F7DEA" w:rsidP="00DD46C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6,0</w:t>
            </w:r>
          </w:p>
        </w:tc>
        <w:tc>
          <w:tcPr>
            <w:tcW w:w="913" w:type="dxa"/>
          </w:tcPr>
          <w:p w:rsidR="005F7DEA" w:rsidRPr="00CB5C30" w:rsidRDefault="005F7DEA" w:rsidP="00DD46C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6,0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Pr="00CC32DD" w:rsidRDefault="005F7DEA" w:rsidP="00DD46CD">
            <w:r w:rsidRPr="00CC32DD">
              <w:t>Не менее 200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194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  <w:vAlign w:val="center"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2408" w:type="dxa"/>
            <w:vMerge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931" w:type="dxa"/>
          </w:tcPr>
          <w:p w:rsidR="005F7DEA" w:rsidRPr="00CB5C30" w:rsidRDefault="005F7DEA" w:rsidP="00DD46CD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770" w:type="dxa"/>
          </w:tcPr>
          <w:p w:rsidR="005F7DEA" w:rsidRPr="00CB5C30" w:rsidRDefault="005F7DEA" w:rsidP="00DD46C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6,0</w:t>
            </w:r>
          </w:p>
        </w:tc>
        <w:tc>
          <w:tcPr>
            <w:tcW w:w="913" w:type="dxa"/>
          </w:tcPr>
          <w:p w:rsidR="005F7DEA" w:rsidRPr="00CB5C30" w:rsidRDefault="005F7DEA" w:rsidP="00DD46C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6,0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Pr="00CC32DD" w:rsidRDefault="005F7DEA" w:rsidP="00DD46CD">
            <w:r w:rsidRPr="00CC32DD">
              <w:t>Не менее 200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253"/>
        </w:trPr>
        <w:tc>
          <w:tcPr>
            <w:tcW w:w="709" w:type="dxa"/>
            <w:vMerge w:val="restart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5.2.</w:t>
            </w:r>
          </w:p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 w:val="restart"/>
            <w:vAlign w:val="center"/>
          </w:tcPr>
          <w:p w:rsidR="005F7DEA" w:rsidRPr="00CC32DD" w:rsidRDefault="005F7DEA" w:rsidP="00BE3915">
            <w:pPr>
              <w:rPr>
                <w:i/>
                <w:iCs/>
              </w:rPr>
            </w:pPr>
            <w:r w:rsidRPr="00CC32DD">
              <w:t xml:space="preserve">Организация и проведение экскурсионных поездок детей и подростков по историко-литературным уголкам </w:t>
            </w:r>
            <w:r>
              <w:t>Мокшанского района и Пензенской области</w:t>
            </w:r>
          </w:p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2408" w:type="dxa"/>
            <w:vMerge w:val="restart"/>
          </w:tcPr>
          <w:p w:rsidR="005F7DEA" w:rsidRPr="00CC32DD" w:rsidRDefault="005F7DEA" w:rsidP="00DA5DBA">
            <w:r w:rsidRPr="00CC32DD">
              <w:t>Отдел по реализации молодежной политики, культуре физической культуре и спорту администрации Мокшанского района Управление образованием администрации Мокшанского района</w:t>
            </w: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  <w:rPr>
                <w:highlight w:val="red"/>
              </w:rPr>
            </w:pP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3122" w:type="dxa"/>
            <w:vAlign w:val="center"/>
          </w:tcPr>
          <w:p w:rsidR="005F7DEA" w:rsidRPr="00CC32DD" w:rsidRDefault="005F7DEA" w:rsidP="00DA5DBA">
            <w:r w:rsidRPr="00CC32DD">
              <w:t>Проведение экскурсий для детей и подростков с охватом :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F7DEA" w:rsidRPr="00CC32DD" w:rsidTr="0043141A">
        <w:trPr>
          <w:trHeight w:val="348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  <w:vAlign w:val="center"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2408" w:type="dxa"/>
            <w:vMerge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</w:t>
            </w: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22" w:type="dxa"/>
            <w:vAlign w:val="center"/>
          </w:tcPr>
          <w:p w:rsidR="005F7DEA" w:rsidRPr="00CC32DD" w:rsidRDefault="005F7DEA" w:rsidP="00DA5DBA">
            <w:r>
              <w:t>Не менее 2</w:t>
            </w:r>
            <w:r w:rsidRPr="00CC32DD">
              <w:t>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251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  <w:vAlign w:val="center"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2408" w:type="dxa"/>
            <w:vMerge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</w:t>
            </w: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770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13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Default="005F7DEA">
            <w:r w:rsidRPr="00946144">
              <w:t>Не менее 20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251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  <w:vAlign w:val="center"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2408" w:type="dxa"/>
            <w:vMerge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770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13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Default="005F7DEA">
            <w:r w:rsidRPr="00946144">
              <w:t>Не менее 20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251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  <w:vAlign w:val="center"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2408" w:type="dxa"/>
            <w:vMerge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770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13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Default="005F7DEA">
            <w:r w:rsidRPr="00946144">
              <w:t>Не менее 20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251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  <w:vAlign w:val="center"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2408" w:type="dxa"/>
            <w:vMerge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770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13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Default="005F7DEA">
            <w:r w:rsidRPr="00946144">
              <w:t>Не менее 20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316"/>
        </w:trPr>
        <w:tc>
          <w:tcPr>
            <w:tcW w:w="709" w:type="dxa"/>
            <w:vMerge w:val="restart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5.3.</w:t>
            </w:r>
          </w:p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 w:val="restart"/>
            <w:vAlign w:val="center"/>
          </w:tcPr>
          <w:p w:rsidR="005F7DEA" w:rsidRDefault="005F7DEA" w:rsidP="00DB69FC">
            <w:pPr>
              <w:ind w:left="222" w:hanging="222"/>
            </w:pPr>
            <w:r w:rsidRPr="00CC32DD">
              <w:t>Проведение фестиваля для подростков и молодежи</w:t>
            </w:r>
          </w:p>
          <w:p w:rsidR="005F7DEA" w:rsidRPr="00CC32DD" w:rsidRDefault="005F7DEA" w:rsidP="00DB69FC">
            <w:pPr>
              <w:ind w:left="222" w:hanging="222"/>
            </w:pPr>
            <w:r w:rsidRPr="00CC32DD">
              <w:t xml:space="preserve"> «Лето в движении».</w:t>
            </w:r>
          </w:p>
        </w:tc>
        <w:tc>
          <w:tcPr>
            <w:tcW w:w="2408" w:type="dxa"/>
            <w:vMerge w:val="restart"/>
          </w:tcPr>
          <w:p w:rsidR="005F7DEA" w:rsidRPr="00CC32DD" w:rsidRDefault="005F7DEA" w:rsidP="00DA5DBA">
            <w:pPr>
              <w:ind w:left="42" w:hanging="594"/>
              <w:jc w:val="both"/>
            </w:pPr>
            <w:r w:rsidRPr="00CC32DD">
              <w:t>О   Отдел по реализации молодежной политики, культуре физической культуре и спорту администрации Мокшанского района Управление</w:t>
            </w:r>
            <w:r>
              <w:t xml:space="preserve"> </w:t>
            </w:r>
            <w:r w:rsidRPr="00CC32DD">
              <w:t>образованием администрации Мокшанского района</w:t>
            </w: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  <w:rPr>
                <w:highlight w:val="red"/>
              </w:rPr>
            </w:pP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3122" w:type="dxa"/>
            <w:vAlign w:val="center"/>
          </w:tcPr>
          <w:p w:rsidR="005F7DEA" w:rsidRPr="00CC32DD" w:rsidRDefault="005F7DEA" w:rsidP="00DA5DBA">
            <w:r w:rsidRPr="00CC32DD">
              <w:t>Совершенствование досуга для молодежи и подростков. Проведение фестиваля с охватом :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5F7DEA" w:rsidRPr="00CC32DD" w:rsidTr="0043141A">
        <w:trPr>
          <w:trHeight w:val="269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  <w:vAlign w:val="center"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2408" w:type="dxa"/>
            <w:vMerge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</w:t>
            </w: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770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5,0</w:t>
            </w:r>
          </w:p>
        </w:tc>
        <w:tc>
          <w:tcPr>
            <w:tcW w:w="913" w:type="dxa"/>
          </w:tcPr>
          <w:p w:rsidR="005F7DEA" w:rsidRPr="00CC32DD" w:rsidRDefault="005F7DEA" w:rsidP="00DA5DBA">
            <w:pPr>
              <w:jc w:val="center"/>
            </w:pPr>
            <w:r w:rsidRPr="00CC32DD">
              <w:t>5,0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22" w:type="dxa"/>
            <w:vAlign w:val="center"/>
          </w:tcPr>
          <w:p w:rsidR="005F7DEA" w:rsidRPr="00CC32DD" w:rsidRDefault="005F7DEA" w:rsidP="00DA5DBA">
            <w:r w:rsidRPr="00CC32DD">
              <w:t>Не менее 300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459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  <w:vAlign w:val="center"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2408" w:type="dxa"/>
            <w:vMerge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</w:t>
            </w: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Pr="00CC32DD" w:rsidRDefault="005F7DEA" w:rsidP="00DA5DBA">
            <w:r w:rsidRPr="00CC32DD">
              <w:t>Не менее 300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DD46CD">
        <w:trPr>
          <w:trHeight w:val="459"/>
        </w:trPr>
        <w:tc>
          <w:tcPr>
            <w:tcW w:w="709" w:type="dxa"/>
            <w:vMerge w:val="restart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5.4</w:t>
            </w:r>
          </w:p>
        </w:tc>
        <w:tc>
          <w:tcPr>
            <w:tcW w:w="2975" w:type="dxa"/>
            <w:vMerge w:val="restart"/>
            <w:vAlign w:val="center"/>
          </w:tcPr>
          <w:p w:rsidR="005F7DEA" w:rsidRPr="00CC32DD" w:rsidRDefault="005F7DEA" w:rsidP="00DA5DBA">
            <w:pPr>
              <w:ind w:left="594" w:hanging="594"/>
            </w:pPr>
            <w:r>
              <w:t>Организация и проведение акции»Подросток нашего двора»</w:t>
            </w:r>
          </w:p>
        </w:tc>
        <w:tc>
          <w:tcPr>
            <w:tcW w:w="2408" w:type="dxa"/>
            <w:vMerge w:val="restart"/>
          </w:tcPr>
          <w:p w:rsidR="005F7DEA" w:rsidRDefault="005F7DEA" w:rsidP="00DA5DBA">
            <w:pPr>
              <w:ind w:left="594" w:hanging="594"/>
            </w:pPr>
            <w:r>
              <w:t>Отдел по реализации</w:t>
            </w:r>
          </w:p>
          <w:p w:rsidR="005F7DEA" w:rsidRPr="00CC32DD" w:rsidRDefault="005F7DEA" w:rsidP="00BE3915">
            <w:pPr>
              <w:ind w:left="-59" w:hanging="594"/>
            </w:pPr>
            <w:r w:rsidRPr="00CC32DD">
              <w:t>молодежной политики, культуре физической культуре и спорту администрации Мокшанского района Управление</w:t>
            </w:r>
            <w:r>
              <w:t xml:space="preserve"> </w:t>
            </w:r>
            <w:r w:rsidRPr="00CC32DD">
              <w:t>образованием администрации Мокшанского района</w:t>
            </w:r>
          </w:p>
        </w:tc>
        <w:tc>
          <w:tcPr>
            <w:tcW w:w="931" w:type="dxa"/>
          </w:tcPr>
          <w:p w:rsidR="005F7DEA" w:rsidRPr="00CB5C30" w:rsidRDefault="005F7DEA" w:rsidP="00DD46CD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770" w:type="dxa"/>
          </w:tcPr>
          <w:p w:rsidR="005F7DEA" w:rsidRPr="00CB5C30" w:rsidRDefault="005F7DEA" w:rsidP="00DD46C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913" w:type="dxa"/>
          </w:tcPr>
          <w:p w:rsidR="005F7DEA" w:rsidRPr="00CB5C30" w:rsidRDefault="005F7DEA" w:rsidP="00DD46C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992" w:type="dxa"/>
          </w:tcPr>
          <w:p w:rsidR="005F7DEA" w:rsidRPr="00CC32DD" w:rsidRDefault="005F7DEA" w:rsidP="00DD46CD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930" w:type="dxa"/>
          </w:tcPr>
          <w:p w:rsidR="005F7DEA" w:rsidRPr="00CC32DD" w:rsidRDefault="005F7DEA" w:rsidP="00DD46CD">
            <w:pPr>
              <w:jc w:val="center"/>
              <w:rPr>
                <w:highlight w:val="red"/>
              </w:rPr>
            </w:pPr>
          </w:p>
        </w:tc>
        <w:tc>
          <w:tcPr>
            <w:tcW w:w="851" w:type="dxa"/>
          </w:tcPr>
          <w:p w:rsidR="005F7DEA" w:rsidRPr="00CC32DD" w:rsidRDefault="005F7DEA" w:rsidP="00DD46CD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3122" w:type="dxa"/>
            <w:vAlign w:val="center"/>
          </w:tcPr>
          <w:p w:rsidR="005F7DEA" w:rsidRPr="00CC32DD" w:rsidRDefault="005F7DEA" w:rsidP="00BE3915">
            <w:r w:rsidRPr="00CC32DD">
              <w:t xml:space="preserve">Проведение </w:t>
            </w:r>
            <w:r>
              <w:t>акции</w:t>
            </w:r>
            <w:r w:rsidRPr="00CC32DD">
              <w:t>й для детей и подростков с охватом :</w:t>
            </w:r>
          </w:p>
        </w:tc>
        <w:tc>
          <w:tcPr>
            <w:tcW w:w="850" w:type="dxa"/>
          </w:tcPr>
          <w:p w:rsidR="005F7DEA" w:rsidRPr="00CB5C30" w:rsidRDefault="005F7DEA" w:rsidP="00DD46CD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5F7DEA" w:rsidRPr="00CC32DD" w:rsidTr="00DD46CD">
        <w:trPr>
          <w:trHeight w:val="459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  <w:vAlign w:val="center"/>
          </w:tcPr>
          <w:p w:rsidR="005F7DEA" w:rsidRDefault="005F7DEA" w:rsidP="00DA5DBA">
            <w:pPr>
              <w:ind w:left="594" w:hanging="594"/>
            </w:pPr>
          </w:p>
        </w:tc>
        <w:tc>
          <w:tcPr>
            <w:tcW w:w="2408" w:type="dxa"/>
            <w:vMerge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931" w:type="dxa"/>
          </w:tcPr>
          <w:p w:rsidR="005F7DEA" w:rsidRPr="00CB5C30" w:rsidRDefault="005F7DEA" w:rsidP="00DD46CD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</w:t>
            </w: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770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13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22" w:type="dxa"/>
            <w:vAlign w:val="center"/>
          </w:tcPr>
          <w:p w:rsidR="005F7DEA" w:rsidRPr="00CC32DD" w:rsidRDefault="005F7DEA" w:rsidP="00DD46CD">
            <w:r>
              <w:t>Не менее 3</w:t>
            </w:r>
            <w:r w:rsidRPr="00CC32DD">
              <w:t>0 человек</w:t>
            </w:r>
          </w:p>
        </w:tc>
        <w:tc>
          <w:tcPr>
            <w:tcW w:w="850" w:type="dxa"/>
          </w:tcPr>
          <w:p w:rsidR="005F7DEA" w:rsidRPr="00CB5C30" w:rsidRDefault="005F7DEA" w:rsidP="00DD46CD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459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  <w:vAlign w:val="center"/>
          </w:tcPr>
          <w:p w:rsidR="005F7DEA" w:rsidRDefault="005F7DEA" w:rsidP="00DA5DBA">
            <w:pPr>
              <w:ind w:left="594" w:hanging="594"/>
            </w:pPr>
          </w:p>
        </w:tc>
        <w:tc>
          <w:tcPr>
            <w:tcW w:w="2408" w:type="dxa"/>
            <w:vMerge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931" w:type="dxa"/>
          </w:tcPr>
          <w:p w:rsidR="005F7DEA" w:rsidRPr="00CB5C30" w:rsidRDefault="005F7DEA" w:rsidP="00DD46CD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</w:t>
            </w: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770" w:type="dxa"/>
          </w:tcPr>
          <w:p w:rsidR="005F7DEA" w:rsidRPr="00CB5C30" w:rsidRDefault="005F7DEA" w:rsidP="00DD46C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913" w:type="dxa"/>
          </w:tcPr>
          <w:p w:rsidR="005F7DEA" w:rsidRPr="00CB5C30" w:rsidRDefault="005F7DEA" w:rsidP="00DD46C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Pr="00CC32DD" w:rsidRDefault="005F7DEA" w:rsidP="00DD46CD">
            <w:r>
              <w:t>Не менее 3</w:t>
            </w:r>
            <w:r w:rsidRPr="00CC32DD">
              <w:t>0 человек</w:t>
            </w:r>
          </w:p>
        </w:tc>
        <w:tc>
          <w:tcPr>
            <w:tcW w:w="850" w:type="dxa"/>
          </w:tcPr>
          <w:p w:rsidR="005F7DEA" w:rsidRPr="00CB5C30" w:rsidRDefault="005F7DEA" w:rsidP="00DD46CD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459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  <w:vAlign w:val="center"/>
          </w:tcPr>
          <w:p w:rsidR="005F7DEA" w:rsidRDefault="005F7DEA" w:rsidP="00DA5DBA">
            <w:pPr>
              <w:ind w:left="594" w:hanging="594"/>
            </w:pPr>
          </w:p>
        </w:tc>
        <w:tc>
          <w:tcPr>
            <w:tcW w:w="2408" w:type="dxa"/>
            <w:vMerge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931" w:type="dxa"/>
          </w:tcPr>
          <w:p w:rsidR="005F7DEA" w:rsidRPr="00CB5C30" w:rsidRDefault="005F7DEA" w:rsidP="00DD46CD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770" w:type="dxa"/>
          </w:tcPr>
          <w:p w:rsidR="005F7DEA" w:rsidRPr="00CB5C30" w:rsidRDefault="005F7DEA" w:rsidP="00DD46C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913" w:type="dxa"/>
          </w:tcPr>
          <w:p w:rsidR="005F7DEA" w:rsidRPr="00CB5C30" w:rsidRDefault="005F7DEA" w:rsidP="00DD46C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Pr="00CC32DD" w:rsidRDefault="005F7DEA" w:rsidP="00DD46CD">
            <w:r>
              <w:t>Не менее 3</w:t>
            </w:r>
            <w:r w:rsidRPr="00CC32DD">
              <w:t>0 человек</w:t>
            </w:r>
          </w:p>
        </w:tc>
        <w:tc>
          <w:tcPr>
            <w:tcW w:w="850" w:type="dxa"/>
          </w:tcPr>
          <w:p w:rsidR="005F7DEA" w:rsidRPr="00CB5C30" w:rsidRDefault="005F7DEA" w:rsidP="00DD46CD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459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  <w:vAlign w:val="center"/>
          </w:tcPr>
          <w:p w:rsidR="005F7DEA" w:rsidRDefault="005F7DEA" w:rsidP="00DA5DBA">
            <w:pPr>
              <w:ind w:left="594" w:hanging="594"/>
            </w:pPr>
          </w:p>
        </w:tc>
        <w:tc>
          <w:tcPr>
            <w:tcW w:w="2408" w:type="dxa"/>
            <w:vMerge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931" w:type="dxa"/>
          </w:tcPr>
          <w:p w:rsidR="005F7DEA" w:rsidRPr="00CB5C30" w:rsidRDefault="005F7DEA" w:rsidP="00DD46CD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770" w:type="dxa"/>
          </w:tcPr>
          <w:p w:rsidR="005F7DEA" w:rsidRPr="00CB5C30" w:rsidRDefault="005F7DEA" w:rsidP="00DD46C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913" w:type="dxa"/>
          </w:tcPr>
          <w:p w:rsidR="005F7DEA" w:rsidRPr="00CB5C30" w:rsidRDefault="005F7DEA" w:rsidP="00DD46C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Pr="00CC32DD" w:rsidRDefault="005F7DEA" w:rsidP="00DD46CD">
            <w:r>
              <w:t>Не менее 3</w:t>
            </w:r>
            <w:r w:rsidRPr="00CC32DD">
              <w:t>0 человек</w:t>
            </w:r>
          </w:p>
        </w:tc>
        <w:tc>
          <w:tcPr>
            <w:tcW w:w="850" w:type="dxa"/>
          </w:tcPr>
          <w:p w:rsidR="005F7DEA" w:rsidRPr="00CB5C30" w:rsidRDefault="005F7DEA" w:rsidP="00DD46CD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459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  <w:vAlign w:val="center"/>
          </w:tcPr>
          <w:p w:rsidR="005F7DEA" w:rsidRDefault="005F7DEA" w:rsidP="00DA5DBA">
            <w:pPr>
              <w:ind w:left="594" w:hanging="594"/>
            </w:pPr>
          </w:p>
        </w:tc>
        <w:tc>
          <w:tcPr>
            <w:tcW w:w="2408" w:type="dxa"/>
            <w:vMerge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931" w:type="dxa"/>
          </w:tcPr>
          <w:p w:rsidR="005F7DEA" w:rsidRPr="00CB5C30" w:rsidRDefault="005F7DEA" w:rsidP="00DD46CD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770" w:type="dxa"/>
          </w:tcPr>
          <w:p w:rsidR="005F7DEA" w:rsidRPr="00CB5C30" w:rsidRDefault="005F7DEA" w:rsidP="00DD46C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913" w:type="dxa"/>
          </w:tcPr>
          <w:p w:rsidR="005F7DEA" w:rsidRPr="00CB5C30" w:rsidRDefault="005F7DEA" w:rsidP="00DD46C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Pr="00CC32DD" w:rsidRDefault="005F7DEA" w:rsidP="00DD46CD">
            <w:r>
              <w:t>Не менее 3</w:t>
            </w:r>
            <w:r w:rsidRPr="00CC32DD">
              <w:t>0 человек</w:t>
            </w:r>
          </w:p>
        </w:tc>
        <w:tc>
          <w:tcPr>
            <w:tcW w:w="850" w:type="dxa"/>
          </w:tcPr>
          <w:p w:rsidR="005F7DEA" w:rsidRPr="00CB5C30" w:rsidRDefault="005F7DEA" w:rsidP="00DD46CD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DA5DBA">
        <w:trPr>
          <w:trHeight w:val="281"/>
        </w:trPr>
        <w:tc>
          <w:tcPr>
            <w:tcW w:w="15451" w:type="dxa"/>
            <w:gridSpan w:val="11"/>
          </w:tcPr>
          <w:p w:rsidR="005F7DEA" w:rsidRPr="00CB5C30" w:rsidRDefault="005F7DEA" w:rsidP="00DA5DB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b/>
                <w:sz w:val="20"/>
                <w:szCs w:val="20"/>
              </w:rPr>
              <w:t>6. «Стимулирование общественно значимой молодежной инициативы»</w:t>
            </w:r>
          </w:p>
        </w:tc>
      </w:tr>
      <w:tr w:rsidR="005F7DEA" w:rsidRPr="00CC32DD" w:rsidTr="0043141A">
        <w:trPr>
          <w:trHeight w:val="269"/>
        </w:trPr>
        <w:tc>
          <w:tcPr>
            <w:tcW w:w="709" w:type="dxa"/>
            <w:vMerge w:val="restart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6.1.</w:t>
            </w:r>
          </w:p>
        </w:tc>
        <w:tc>
          <w:tcPr>
            <w:tcW w:w="2975" w:type="dxa"/>
            <w:vMerge w:val="restart"/>
            <w:vAlign w:val="center"/>
          </w:tcPr>
          <w:p w:rsidR="005F7DEA" w:rsidRPr="00CC32DD" w:rsidRDefault="005F7DEA" w:rsidP="00DA5DBA">
            <w:pPr>
              <w:ind w:left="80" w:hanging="80"/>
            </w:pPr>
            <w:r w:rsidRPr="00CC32DD">
              <w:t xml:space="preserve">Проведение районных  фестивалей, конкурсов, форумов, направленных на развитие инновационной, предпринимательской активности молодежи, </w:t>
            </w:r>
            <w:r w:rsidRPr="00CC32DD">
              <w:rPr>
                <w:spacing w:val="-10"/>
              </w:rPr>
              <w:t>научно-технического</w:t>
            </w:r>
            <w:r w:rsidRPr="00CC32DD">
              <w:t xml:space="preserve">, </w:t>
            </w:r>
            <w:r w:rsidRPr="00CC32DD">
              <w:rPr>
                <w:spacing w:val="-10"/>
              </w:rPr>
              <w:t>художественного</w:t>
            </w:r>
            <w:r w:rsidRPr="00CC32DD">
              <w:t xml:space="preserve"> и других видов творчества</w:t>
            </w:r>
          </w:p>
        </w:tc>
        <w:tc>
          <w:tcPr>
            <w:tcW w:w="2408" w:type="dxa"/>
            <w:vMerge w:val="restart"/>
          </w:tcPr>
          <w:p w:rsidR="005F7DEA" w:rsidRPr="00CC32DD" w:rsidRDefault="005F7DEA" w:rsidP="00DB69FC">
            <w:pPr>
              <w:ind w:left="-61" w:firstLine="61"/>
              <w:jc w:val="center"/>
            </w:pPr>
            <w:r w:rsidRPr="00CC32DD">
              <w:t>Отдел по реализации молодежной политики, культуре физической культуре и спорту администрации Мокшанского района Управление образованием администрации Мокшанского района</w:t>
            </w: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  <w:rPr>
                <w:highlight w:val="red"/>
              </w:rPr>
            </w:pP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3122" w:type="dxa"/>
            <w:vAlign w:val="center"/>
          </w:tcPr>
          <w:p w:rsidR="005F7DEA" w:rsidRPr="00CC32DD" w:rsidRDefault="005F7DEA" w:rsidP="00DA5DBA">
            <w:r w:rsidRPr="00CC32DD">
              <w:t xml:space="preserve">Развитие инновационной, пред-принимательской активности молодежи, </w:t>
            </w:r>
            <w:r w:rsidRPr="00CC32DD">
              <w:rPr>
                <w:spacing w:val="-10"/>
              </w:rPr>
              <w:t>научно-технического</w:t>
            </w:r>
            <w:r w:rsidRPr="00CC32DD">
              <w:t xml:space="preserve">, </w:t>
            </w:r>
            <w:r w:rsidRPr="00CC32DD">
              <w:rPr>
                <w:spacing w:val="-10"/>
              </w:rPr>
              <w:t>художественного</w:t>
            </w:r>
            <w:r w:rsidRPr="00CC32DD">
              <w:t xml:space="preserve"> и других видов творчества. Проведение мероприятий с охватом: 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5F7DEA" w:rsidRPr="00CC32DD" w:rsidTr="0043141A">
        <w:trPr>
          <w:trHeight w:val="300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  <w:vAlign w:val="center"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2408" w:type="dxa"/>
            <w:vMerge/>
          </w:tcPr>
          <w:p w:rsidR="005F7DEA" w:rsidRPr="00CC32DD" w:rsidRDefault="005F7DEA" w:rsidP="00DB69FC">
            <w:pPr>
              <w:ind w:left="594" w:hanging="594"/>
              <w:jc w:val="center"/>
            </w:pP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</w:t>
            </w: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22" w:type="dxa"/>
            <w:vAlign w:val="center"/>
          </w:tcPr>
          <w:p w:rsidR="005F7DEA" w:rsidRPr="00CC32DD" w:rsidRDefault="005F7DEA" w:rsidP="00DA5DBA">
            <w:r w:rsidRPr="00CC32DD">
              <w:t>не менее 150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253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  <w:vAlign w:val="center"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2408" w:type="dxa"/>
            <w:vMerge/>
          </w:tcPr>
          <w:p w:rsidR="005F7DEA" w:rsidRPr="00CC32DD" w:rsidRDefault="005F7DEA" w:rsidP="00DB69FC">
            <w:pPr>
              <w:ind w:left="594" w:hanging="594"/>
              <w:jc w:val="center"/>
            </w:pP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</w:t>
            </w: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Pr="00CC32DD" w:rsidRDefault="005F7DEA" w:rsidP="00DA5DBA">
            <w:r w:rsidRPr="00CC32DD">
              <w:t>не менее 150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DD46CD">
        <w:trPr>
          <w:trHeight w:val="253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  <w:vAlign w:val="center"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2408" w:type="dxa"/>
            <w:vMerge/>
          </w:tcPr>
          <w:p w:rsidR="005F7DEA" w:rsidRPr="00CC32DD" w:rsidRDefault="005F7DEA" w:rsidP="00DB69FC">
            <w:pPr>
              <w:ind w:left="594" w:hanging="594"/>
              <w:jc w:val="center"/>
            </w:pPr>
          </w:p>
        </w:tc>
        <w:tc>
          <w:tcPr>
            <w:tcW w:w="931" w:type="dxa"/>
          </w:tcPr>
          <w:p w:rsidR="005F7DEA" w:rsidRPr="00CB5C30" w:rsidRDefault="005F7DEA" w:rsidP="00DD46CD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770" w:type="dxa"/>
          </w:tcPr>
          <w:p w:rsidR="005F7DEA" w:rsidRPr="00CB5C30" w:rsidRDefault="005F7DEA" w:rsidP="00DD46C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  <w:tc>
          <w:tcPr>
            <w:tcW w:w="913" w:type="dxa"/>
          </w:tcPr>
          <w:p w:rsidR="005F7DEA" w:rsidRPr="00CB5C30" w:rsidRDefault="005F7DEA" w:rsidP="00DD46C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22" w:type="dxa"/>
            <w:vAlign w:val="center"/>
          </w:tcPr>
          <w:p w:rsidR="005F7DEA" w:rsidRPr="00CC32DD" w:rsidRDefault="005F7DEA" w:rsidP="00DD46CD">
            <w:r w:rsidRPr="00CC32DD">
              <w:t>не менее 150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DD46CD">
        <w:trPr>
          <w:trHeight w:val="253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  <w:vAlign w:val="center"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2408" w:type="dxa"/>
            <w:vMerge/>
          </w:tcPr>
          <w:p w:rsidR="005F7DEA" w:rsidRPr="00CC32DD" w:rsidRDefault="005F7DEA" w:rsidP="00DB69FC">
            <w:pPr>
              <w:ind w:left="594" w:hanging="594"/>
              <w:jc w:val="center"/>
            </w:pPr>
          </w:p>
        </w:tc>
        <w:tc>
          <w:tcPr>
            <w:tcW w:w="931" w:type="dxa"/>
          </w:tcPr>
          <w:p w:rsidR="005F7DEA" w:rsidRPr="00CB5C30" w:rsidRDefault="005F7DEA" w:rsidP="00DD46CD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770" w:type="dxa"/>
          </w:tcPr>
          <w:p w:rsidR="005F7DEA" w:rsidRPr="00CB5C30" w:rsidRDefault="005F7DEA" w:rsidP="00DD46C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  <w:tc>
          <w:tcPr>
            <w:tcW w:w="913" w:type="dxa"/>
          </w:tcPr>
          <w:p w:rsidR="005F7DEA" w:rsidRPr="00CB5C30" w:rsidRDefault="005F7DEA" w:rsidP="00DD46C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22" w:type="dxa"/>
            <w:vAlign w:val="center"/>
          </w:tcPr>
          <w:p w:rsidR="005F7DEA" w:rsidRPr="00CC32DD" w:rsidRDefault="005F7DEA" w:rsidP="00DD46CD">
            <w:r w:rsidRPr="00CC32DD">
              <w:t>не менее 150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DD46CD">
        <w:trPr>
          <w:trHeight w:val="253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  <w:vAlign w:val="center"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2408" w:type="dxa"/>
            <w:vMerge/>
          </w:tcPr>
          <w:p w:rsidR="005F7DEA" w:rsidRPr="00CC32DD" w:rsidRDefault="005F7DEA" w:rsidP="00DB69FC">
            <w:pPr>
              <w:ind w:left="594" w:hanging="594"/>
              <w:jc w:val="center"/>
            </w:pPr>
          </w:p>
        </w:tc>
        <w:tc>
          <w:tcPr>
            <w:tcW w:w="931" w:type="dxa"/>
          </w:tcPr>
          <w:p w:rsidR="005F7DEA" w:rsidRPr="00CB5C30" w:rsidRDefault="005F7DEA" w:rsidP="00DD46CD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770" w:type="dxa"/>
          </w:tcPr>
          <w:p w:rsidR="005F7DEA" w:rsidRPr="00CB5C30" w:rsidRDefault="005F7DEA" w:rsidP="00DD46C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  <w:tc>
          <w:tcPr>
            <w:tcW w:w="913" w:type="dxa"/>
          </w:tcPr>
          <w:p w:rsidR="005F7DEA" w:rsidRPr="00CB5C30" w:rsidRDefault="005F7DEA" w:rsidP="00DD46C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22" w:type="dxa"/>
            <w:vAlign w:val="center"/>
          </w:tcPr>
          <w:p w:rsidR="005F7DEA" w:rsidRPr="00CC32DD" w:rsidRDefault="005F7DEA" w:rsidP="00DD46CD">
            <w:r w:rsidRPr="00CC32DD">
              <w:t>не менее 150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190"/>
        </w:trPr>
        <w:tc>
          <w:tcPr>
            <w:tcW w:w="709" w:type="dxa"/>
            <w:vMerge w:val="restart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6.2.</w:t>
            </w:r>
          </w:p>
        </w:tc>
        <w:tc>
          <w:tcPr>
            <w:tcW w:w="2975" w:type="dxa"/>
            <w:vMerge w:val="restart"/>
            <w:vAlign w:val="center"/>
          </w:tcPr>
          <w:p w:rsidR="005F7DEA" w:rsidRPr="00CC32DD" w:rsidRDefault="005F7DEA" w:rsidP="00DA5DBA">
            <w:pPr>
              <w:ind w:left="80" w:hanging="80"/>
            </w:pPr>
            <w:r w:rsidRPr="00CC32DD">
              <w:t>Развитие волонтерского движения, организация и проведение социальных и добровольческих мероприятий «Доброе дело от доброго сердца»</w:t>
            </w:r>
          </w:p>
        </w:tc>
        <w:tc>
          <w:tcPr>
            <w:tcW w:w="2408" w:type="dxa"/>
            <w:vMerge w:val="restart"/>
          </w:tcPr>
          <w:p w:rsidR="005F7DEA" w:rsidRPr="00CC32DD" w:rsidRDefault="005F7DEA" w:rsidP="00DB69FC">
            <w:pPr>
              <w:jc w:val="center"/>
            </w:pPr>
            <w:r w:rsidRPr="00CC32DD">
              <w:t>Отдел по реализации молодежной политики, культуре физической культуре и спорту администрации Мокшанского района Управление образованием администрации Мокшанского района</w:t>
            </w: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  <w:rPr>
                <w:highlight w:val="red"/>
              </w:rPr>
            </w:pP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3122" w:type="dxa"/>
            <w:vAlign w:val="center"/>
          </w:tcPr>
          <w:p w:rsidR="005F7DEA" w:rsidRPr="00CC32DD" w:rsidRDefault="005F7DEA" w:rsidP="00DA5DBA">
            <w:r w:rsidRPr="00CC32DD">
              <w:t>Развитие волонтерского движения. Проведение мероприятий с охватом: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5F7DEA" w:rsidRPr="00CC32DD" w:rsidTr="0043141A">
        <w:trPr>
          <w:trHeight w:val="126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  <w:vAlign w:val="center"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2408" w:type="dxa"/>
            <w:vMerge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</w:t>
            </w: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22" w:type="dxa"/>
            <w:vAlign w:val="center"/>
          </w:tcPr>
          <w:p w:rsidR="005F7DEA" w:rsidRPr="00CC32DD" w:rsidRDefault="005F7DEA" w:rsidP="00DA5DBA">
            <w:r w:rsidRPr="00CC32DD">
              <w:t>Не менее 200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729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  <w:vAlign w:val="center"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2408" w:type="dxa"/>
            <w:vMerge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</w:t>
            </w: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22" w:type="dxa"/>
            <w:vAlign w:val="center"/>
          </w:tcPr>
          <w:p w:rsidR="005F7DEA" w:rsidRPr="00CC32DD" w:rsidRDefault="005F7DEA" w:rsidP="00DA5DBA">
            <w:r w:rsidRPr="00CC32DD">
              <w:t>Не менее 200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729"/>
        </w:trPr>
        <w:tc>
          <w:tcPr>
            <w:tcW w:w="709" w:type="dxa"/>
            <w:vMerge w:val="restart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  <w:vAlign w:val="center"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2408" w:type="dxa"/>
            <w:vMerge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931" w:type="dxa"/>
          </w:tcPr>
          <w:p w:rsidR="005F7DEA" w:rsidRPr="00CB5C30" w:rsidRDefault="005F7DEA" w:rsidP="00DD46CD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770" w:type="dxa"/>
          </w:tcPr>
          <w:p w:rsidR="005F7DEA" w:rsidRPr="00CB5C30" w:rsidRDefault="005F7DEA" w:rsidP="00DD46C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  <w:tc>
          <w:tcPr>
            <w:tcW w:w="913" w:type="dxa"/>
          </w:tcPr>
          <w:p w:rsidR="005F7DEA" w:rsidRPr="00CB5C30" w:rsidRDefault="005F7DEA" w:rsidP="00DD46C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22" w:type="dxa"/>
            <w:vAlign w:val="center"/>
          </w:tcPr>
          <w:p w:rsidR="005F7DEA" w:rsidRPr="00CC32DD" w:rsidRDefault="005F7DEA" w:rsidP="00DD46CD">
            <w:r w:rsidRPr="00CC32DD">
              <w:t>Не менее 200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729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  <w:vAlign w:val="center"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2408" w:type="dxa"/>
            <w:vMerge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931" w:type="dxa"/>
          </w:tcPr>
          <w:p w:rsidR="005F7DEA" w:rsidRPr="00CB5C30" w:rsidRDefault="005F7DEA" w:rsidP="00DD46CD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770" w:type="dxa"/>
          </w:tcPr>
          <w:p w:rsidR="005F7DEA" w:rsidRPr="00CB5C30" w:rsidRDefault="005F7DEA" w:rsidP="00DD46C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  <w:tc>
          <w:tcPr>
            <w:tcW w:w="913" w:type="dxa"/>
          </w:tcPr>
          <w:p w:rsidR="005F7DEA" w:rsidRPr="00CB5C30" w:rsidRDefault="005F7DEA" w:rsidP="00DD46C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22" w:type="dxa"/>
            <w:vAlign w:val="center"/>
          </w:tcPr>
          <w:p w:rsidR="005F7DEA" w:rsidRPr="00CC32DD" w:rsidRDefault="005F7DEA" w:rsidP="00DD46CD">
            <w:r w:rsidRPr="00CC32DD">
              <w:t>Не менее 200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729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  <w:vAlign w:val="center"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2408" w:type="dxa"/>
            <w:vMerge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931" w:type="dxa"/>
          </w:tcPr>
          <w:p w:rsidR="005F7DEA" w:rsidRPr="00CB5C30" w:rsidRDefault="005F7DEA" w:rsidP="00DD46CD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770" w:type="dxa"/>
          </w:tcPr>
          <w:p w:rsidR="005F7DEA" w:rsidRPr="00CB5C30" w:rsidRDefault="005F7DEA" w:rsidP="00DD46C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  <w:tc>
          <w:tcPr>
            <w:tcW w:w="913" w:type="dxa"/>
          </w:tcPr>
          <w:p w:rsidR="005F7DEA" w:rsidRPr="00CB5C30" w:rsidRDefault="005F7DEA" w:rsidP="00DD46CD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22" w:type="dxa"/>
            <w:vAlign w:val="center"/>
          </w:tcPr>
          <w:p w:rsidR="005F7DEA" w:rsidRPr="00CC32DD" w:rsidRDefault="005F7DEA" w:rsidP="00DD46CD">
            <w:r w:rsidRPr="00CC32DD">
              <w:t>Не менее 200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300"/>
        </w:trPr>
        <w:tc>
          <w:tcPr>
            <w:tcW w:w="709" w:type="dxa"/>
            <w:vMerge w:val="restart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6.3.</w:t>
            </w:r>
          </w:p>
        </w:tc>
        <w:tc>
          <w:tcPr>
            <w:tcW w:w="2975" w:type="dxa"/>
            <w:vMerge w:val="restart"/>
            <w:vAlign w:val="center"/>
          </w:tcPr>
          <w:p w:rsidR="005F7DEA" w:rsidRPr="00CC32DD" w:rsidRDefault="005F7DEA" w:rsidP="00DA5DBA">
            <w:pPr>
              <w:ind w:left="80" w:hanging="80"/>
            </w:pPr>
            <w:r w:rsidRPr="00CC32DD">
              <w:t>Организация работы Молодежного парламента, Молодежной администрации, Совета работающей молодежи при администрации Мокшанского района</w:t>
            </w:r>
          </w:p>
        </w:tc>
        <w:tc>
          <w:tcPr>
            <w:tcW w:w="2408" w:type="dxa"/>
            <w:vMerge w:val="restart"/>
          </w:tcPr>
          <w:p w:rsidR="005F7DEA" w:rsidRPr="00CC32DD" w:rsidRDefault="005F7DEA" w:rsidP="00DB69FC">
            <w:pPr>
              <w:ind w:left="80" w:hanging="80"/>
              <w:jc w:val="center"/>
            </w:pPr>
            <w:r w:rsidRPr="00CC32DD">
              <w:t>Отдел по реализации молодежной политики, культуре физической культуре и спорту администрации Мокшанского района</w:t>
            </w: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770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913" w:type="dxa"/>
          </w:tcPr>
          <w:p w:rsidR="005F7DEA" w:rsidRPr="00CC32DD" w:rsidRDefault="005F7DEA" w:rsidP="00DA5DBA">
            <w:pPr>
              <w:jc w:val="center"/>
              <w:rPr>
                <w:highlight w:val="red"/>
              </w:rPr>
            </w:pP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  <w:rPr>
                <w:highlight w:val="red"/>
              </w:rPr>
            </w:pP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3122" w:type="dxa"/>
          </w:tcPr>
          <w:p w:rsidR="005F7DEA" w:rsidRPr="00CC32DD" w:rsidRDefault="005F7DEA" w:rsidP="00DA5DBA">
            <w:r w:rsidRPr="00CC32DD">
              <w:t>Развитие инфраструктуры детских и молодежных объединений и организаций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5F7DEA" w:rsidRPr="00CC32DD" w:rsidTr="0043141A">
        <w:trPr>
          <w:trHeight w:val="269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  <w:vAlign w:val="center"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2408" w:type="dxa"/>
            <w:vMerge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</w:t>
            </w: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770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13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Pr="00CC32DD" w:rsidRDefault="005F7DEA" w:rsidP="00DA5DBA"/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253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  <w:vAlign w:val="center"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2408" w:type="dxa"/>
            <w:vMerge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</w:t>
            </w: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770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13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Pr="00CC32DD" w:rsidRDefault="005F7DEA" w:rsidP="00DA5DBA"/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253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  <w:vAlign w:val="center"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2408" w:type="dxa"/>
            <w:vMerge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931" w:type="dxa"/>
          </w:tcPr>
          <w:p w:rsidR="005F7DEA" w:rsidRPr="00CB5C30" w:rsidRDefault="005F7DEA" w:rsidP="00DD46CD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770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13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Pr="00CC32DD" w:rsidRDefault="005F7DEA" w:rsidP="00DA5DBA"/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253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  <w:vAlign w:val="center"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2408" w:type="dxa"/>
            <w:vMerge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931" w:type="dxa"/>
          </w:tcPr>
          <w:p w:rsidR="005F7DEA" w:rsidRPr="00CB5C30" w:rsidRDefault="005F7DEA" w:rsidP="00DD46CD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770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13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Pr="00CC32DD" w:rsidRDefault="005F7DEA" w:rsidP="00DA5DBA"/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253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  <w:vAlign w:val="center"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2408" w:type="dxa"/>
            <w:vMerge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931" w:type="dxa"/>
          </w:tcPr>
          <w:p w:rsidR="005F7DEA" w:rsidRPr="00CB5C30" w:rsidRDefault="005F7DEA" w:rsidP="00DD46CD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770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13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Pr="00CC32DD" w:rsidRDefault="005F7DEA" w:rsidP="00DA5DBA"/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190"/>
        </w:trPr>
        <w:tc>
          <w:tcPr>
            <w:tcW w:w="709" w:type="dxa"/>
            <w:vMerge w:val="restart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6.4.</w:t>
            </w:r>
          </w:p>
        </w:tc>
        <w:tc>
          <w:tcPr>
            <w:tcW w:w="2975" w:type="dxa"/>
            <w:vMerge w:val="restart"/>
            <w:vAlign w:val="center"/>
          </w:tcPr>
          <w:p w:rsidR="005F7DEA" w:rsidRPr="00CC32DD" w:rsidRDefault="005F7DEA" w:rsidP="00DA5DBA">
            <w:r w:rsidRPr="00CC32DD">
              <w:t>Проведение форумов молодежных общественных объединений Мокшанского района</w:t>
            </w:r>
          </w:p>
        </w:tc>
        <w:tc>
          <w:tcPr>
            <w:tcW w:w="2408" w:type="dxa"/>
            <w:vMerge w:val="restart"/>
            <w:vAlign w:val="center"/>
          </w:tcPr>
          <w:p w:rsidR="005F7DEA" w:rsidRPr="00CC32DD" w:rsidRDefault="005F7DEA" w:rsidP="00DA5DBA">
            <w:pPr>
              <w:ind w:hanging="594"/>
              <w:jc w:val="both"/>
            </w:pPr>
            <w:r w:rsidRPr="00CC32DD">
              <w:t xml:space="preserve">Отде  Отдел по реализации молодежной политики, культуре физической культуре и спорту администрации Мокшанского района </w:t>
            </w: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770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913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  <w:rPr>
                <w:highlight w:val="red"/>
              </w:rPr>
            </w:pP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3122" w:type="dxa"/>
            <w:vAlign w:val="center"/>
          </w:tcPr>
          <w:p w:rsidR="005F7DEA" w:rsidRPr="00CC32DD" w:rsidRDefault="005F7DEA" w:rsidP="00DA5DBA">
            <w:r w:rsidRPr="00CC32DD">
              <w:t>Проведение мероприятий экологической направленности с ежегодным охватом участников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5F7DEA" w:rsidRPr="00CC32DD" w:rsidTr="0043141A">
        <w:trPr>
          <w:trHeight w:val="277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  <w:vAlign w:val="center"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2408" w:type="dxa"/>
            <w:vMerge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</w:t>
            </w: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770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6,0</w:t>
            </w:r>
          </w:p>
        </w:tc>
        <w:tc>
          <w:tcPr>
            <w:tcW w:w="913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6,0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22" w:type="dxa"/>
            <w:vAlign w:val="center"/>
          </w:tcPr>
          <w:p w:rsidR="005F7DEA" w:rsidRPr="00CC32DD" w:rsidRDefault="005F7DEA" w:rsidP="00DA5DBA">
            <w:r w:rsidRPr="00CC32DD">
              <w:t>Не менее 150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301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  <w:vAlign w:val="center"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2408" w:type="dxa"/>
            <w:vMerge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</w:t>
            </w: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770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6,0</w:t>
            </w:r>
          </w:p>
        </w:tc>
        <w:tc>
          <w:tcPr>
            <w:tcW w:w="913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6,0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Pr="00CC32DD" w:rsidRDefault="005F7DEA" w:rsidP="00DA5DBA">
            <w:r w:rsidRPr="00CC32DD">
              <w:t>Не менее 150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301"/>
        </w:trPr>
        <w:tc>
          <w:tcPr>
            <w:tcW w:w="709" w:type="dxa"/>
            <w:vMerge w:val="restart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  <w:vAlign w:val="center"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2408" w:type="dxa"/>
            <w:vMerge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931" w:type="dxa"/>
          </w:tcPr>
          <w:p w:rsidR="005F7DEA" w:rsidRPr="00CB5C30" w:rsidRDefault="005F7DEA" w:rsidP="00DD46CD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770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6,0</w:t>
            </w:r>
          </w:p>
        </w:tc>
        <w:tc>
          <w:tcPr>
            <w:tcW w:w="913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6,0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Default="005F7DEA">
            <w:r w:rsidRPr="000F47CD">
              <w:t>Не менее 150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301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  <w:vAlign w:val="center"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2408" w:type="dxa"/>
            <w:vMerge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931" w:type="dxa"/>
          </w:tcPr>
          <w:p w:rsidR="005F7DEA" w:rsidRPr="00CB5C30" w:rsidRDefault="005F7DEA" w:rsidP="00DD46CD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770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6,0</w:t>
            </w:r>
          </w:p>
        </w:tc>
        <w:tc>
          <w:tcPr>
            <w:tcW w:w="913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6,0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Default="005F7DEA">
            <w:r w:rsidRPr="000F47CD">
              <w:t>Не менее 150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301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  <w:vAlign w:val="center"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2408" w:type="dxa"/>
            <w:vMerge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931" w:type="dxa"/>
          </w:tcPr>
          <w:p w:rsidR="005F7DEA" w:rsidRPr="00CB5C30" w:rsidRDefault="005F7DEA" w:rsidP="00DD46CD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770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6,0</w:t>
            </w:r>
          </w:p>
        </w:tc>
        <w:tc>
          <w:tcPr>
            <w:tcW w:w="913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6,0</w:t>
            </w:r>
          </w:p>
        </w:tc>
        <w:tc>
          <w:tcPr>
            <w:tcW w:w="992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D46CD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D46CD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Default="005F7DEA">
            <w:r w:rsidRPr="000F47CD">
              <w:t>Не менее 150 человек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301"/>
        </w:trPr>
        <w:tc>
          <w:tcPr>
            <w:tcW w:w="14601" w:type="dxa"/>
            <w:gridSpan w:val="10"/>
          </w:tcPr>
          <w:p w:rsidR="005F7DEA" w:rsidRPr="00CB5C30" w:rsidRDefault="005F7DEA" w:rsidP="00DA5DBA">
            <w:pPr>
              <w:pStyle w:val="ConsPlusNormal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B5C30">
              <w:rPr>
                <w:rFonts w:ascii="Times New Roman" w:hAnsi="Times New Roman"/>
                <w:b/>
                <w:bCs/>
                <w:sz w:val="20"/>
                <w:szCs w:val="20"/>
              </w:rPr>
              <w:t>Основное мероприятие "Развитие массовой физической культуры и спорта среди детей  и молодежи"</w:t>
            </w:r>
          </w:p>
        </w:tc>
        <w:tc>
          <w:tcPr>
            <w:tcW w:w="850" w:type="dxa"/>
          </w:tcPr>
          <w:p w:rsidR="005F7DEA" w:rsidRPr="00CB5C30" w:rsidRDefault="005F7DEA" w:rsidP="00F97753">
            <w:pPr>
              <w:pStyle w:val="ConsPlusNormal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5F7DEA" w:rsidRPr="00CC32DD" w:rsidTr="00DA5DBA">
        <w:trPr>
          <w:trHeight w:val="301"/>
        </w:trPr>
        <w:tc>
          <w:tcPr>
            <w:tcW w:w="15451" w:type="dxa"/>
            <w:gridSpan w:val="11"/>
          </w:tcPr>
          <w:p w:rsidR="005F7DEA" w:rsidRPr="00CB5C30" w:rsidRDefault="005F7DEA" w:rsidP="00DA5DBA">
            <w:pPr>
              <w:pStyle w:val="ConsPlusNormal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b/>
                <w:bCs/>
                <w:sz w:val="20"/>
                <w:szCs w:val="20"/>
              </w:rPr>
              <w:t>7. « Развитие массовой физической культуры и спорта среди детей  и молодежи»</w:t>
            </w:r>
          </w:p>
        </w:tc>
      </w:tr>
      <w:tr w:rsidR="005F7DEA" w:rsidRPr="00CC32DD" w:rsidTr="0043141A">
        <w:trPr>
          <w:trHeight w:val="253"/>
        </w:trPr>
        <w:tc>
          <w:tcPr>
            <w:tcW w:w="709" w:type="dxa"/>
            <w:vMerge w:val="restart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7.1.</w:t>
            </w:r>
          </w:p>
        </w:tc>
        <w:tc>
          <w:tcPr>
            <w:tcW w:w="2975" w:type="dxa"/>
            <w:vMerge w:val="restart"/>
            <w:vAlign w:val="center"/>
          </w:tcPr>
          <w:p w:rsidR="005F7DEA" w:rsidRPr="00CC32DD" w:rsidRDefault="005F7DEA" w:rsidP="00586794">
            <w:r w:rsidRPr="00CC32DD">
              <w:t>Обеспечение необходимым спортивным инвентарем и оборудованием спортивных объектов и центров тестирования комплекса ГТО, приобретение спортивной формы. Изготовление баннеров, пропагандирующих здоровый образ жизни. Изготовление стендов и агитационных материалов по комплексу  ГТО</w:t>
            </w:r>
          </w:p>
        </w:tc>
        <w:tc>
          <w:tcPr>
            <w:tcW w:w="2408" w:type="dxa"/>
            <w:vMerge w:val="restart"/>
          </w:tcPr>
          <w:p w:rsidR="005F7DEA" w:rsidRDefault="005F7DEA" w:rsidP="00DB69FC">
            <w:pPr>
              <w:jc w:val="center"/>
            </w:pPr>
          </w:p>
          <w:p w:rsidR="005F7DEA" w:rsidRDefault="005F7DEA" w:rsidP="00DB69FC">
            <w:pPr>
              <w:jc w:val="center"/>
            </w:pPr>
            <w:r w:rsidRPr="00CC32DD">
              <w:t xml:space="preserve">Отдел по реализации молодежной политики, культуре физической культуре и спорту администрации Мокшанского района </w:t>
            </w:r>
          </w:p>
          <w:p w:rsidR="005F7DEA" w:rsidRPr="00CC32DD" w:rsidRDefault="005F7DEA" w:rsidP="00DB69FC">
            <w:pPr>
              <w:jc w:val="center"/>
            </w:pPr>
            <w:r w:rsidRPr="00CC32DD">
              <w:t>Управление образованием администрации Мокшанского района</w:t>
            </w: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  <w:rPr>
                <w:highlight w:val="red"/>
              </w:rPr>
            </w:pP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3122" w:type="dxa"/>
          </w:tcPr>
          <w:p w:rsidR="005F7DEA" w:rsidRPr="00CC32DD" w:rsidRDefault="005F7DEA" w:rsidP="00DA5DBA">
            <w:r w:rsidRPr="00CC32DD">
              <w:t>Пропаганда и популяризация физической культуры и спорта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5F7DEA" w:rsidRPr="00CC32DD" w:rsidTr="0043141A">
        <w:trPr>
          <w:trHeight w:val="300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  <w:vAlign w:val="center"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2408" w:type="dxa"/>
            <w:vMerge/>
          </w:tcPr>
          <w:p w:rsidR="005F7DEA" w:rsidRPr="00CC32DD" w:rsidRDefault="005F7DEA" w:rsidP="00DB69FC">
            <w:pPr>
              <w:ind w:left="594" w:hanging="594"/>
              <w:jc w:val="center"/>
            </w:pP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</w:t>
            </w: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18,0</w:t>
            </w: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18,0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Pr="00CC32DD" w:rsidRDefault="005F7DEA" w:rsidP="00DA5DBA">
            <w:pPr>
              <w:jc w:val="center"/>
            </w:pPr>
            <w:r w:rsidRPr="00CC32DD">
              <w:t>Обеспечение  инвентарем 1 центра тестирования ГТО, приобретение 2 комплектов спортивной формы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269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  <w:vAlign w:val="center"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2408" w:type="dxa"/>
            <w:vMerge/>
          </w:tcPr>
          <w:p w:rsidR="005F7DEA" w:rsidRPr="00CC32DD" w:rsidRDefault="005F7DEA" w:rsidP="00DB69FC">
            <w:pPr>
              <w:ind w:left="594" w:hanging="594"/>
              <w:jc w:val="center"/>
            </w:pP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</w:t>
            </w: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18,0</w:t>
            </w: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18,0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Pr="00CC32DD" w:rsidRDefault="005F7DEA" w:rsidP="00DA5DBA">
            <w:r w:rsidRPr="00CC32DD">
              <w:t>Обеспечение спортин</w:t>
            </w:r>
            <w:r>
              <w:t xml:space="preserve">вентарем 1 спортивного объекта или </w:t>
            </w:r>
            <w:r w:rsidRPr="00CC32DD">
              <w:t>1 центра тестирования  ГТО. Изготовление 1 баннера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269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  <w:vAlign w:val="center"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2408" w:type="dxa"/>
            <w:vMerge/>
          </w:tcPr>
          <w:p w:rsidR="005F7DEA" w:rsidRPr="00CC32DD" w:rsidRDefault="005F7DEA" w:rsidP="00DB69FC">
            <w:pPr>
              <w:ind w:left="594" w:hanging="594"/>
              <w:jc w:val="center"/>
            </w:pPr>
          </w:p>
        </w:tc>
        <w:tc>
          <w:tcPr>
            <w:tcW w:w="931" w:type="dxa"/>
          </w:tcPr>
          <w:p w:rsidR="005F7DEA" w:rsidRPr="00CB5C30" w:rsidRDefault="005F7DEA" w:rsidP="001D7480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770" w:type="dxa"/>
          </w:tcPr>
          <w:p w:rsidR="005F7DEA" w:rsidRPr="00CB5C30" w:rsidRDefault="005F7DEA" w:rsidP="001D7480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18,0</w:t>
            </w:r>
          </w:p>
        </w:tc>
        <w:tc>
          <w:tcPr>
            <w:tcW w:w="913" w:type="dxa"/>
          </w:tcPr>
          <w:p w:rsidR="005F7DEA" w:rsidRPr="00CB5C30" w:rsidRDefault="005F7DEA" w:rsidP="001D7480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18,0</w:t>
            </w:r>
          </w:p>
        </w:tc>
        <w:tc>
          <w:tcPr>
            <w:tcW w:w="992" w:type="dxa"/>
          </w:tcPr>
          <w:p w:rsidR="005F7DEA" w:rsidRPr="00CC32DD" w:rsidRDefault="005F7DEA" w:rsidP="001D7480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1D7480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1D7480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Default="005F7DEA">
            <w:r w:rsidRPr="00822232">
              <w:t>Обеспечение спортин</w:t>
            </w:r>
            <w:r>
              <w:t xml:space="preserve">вентарем 1 спортивного объекта или </w:t>
            </w:r>
            <w:r w:rsidRPr="00822232">
              <w:t>1 центра тестирования  ГТО. Изготовление 1 баннера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269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  <w:vAlign w:val="center"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2408" w:type="dxa"/>
            <w:vMerge/>
          </w:tcPr>
          <w:p w:rsidR="005F7DEA" w:rsidRPr="00CC32DD" w:rsidRDefault="005F7DEA" w:rsidP="00DB69FC">
            <w:pPr>
              <w:ind w:left="594" w:hanging="594"/>
              <w:jc w:val="center"/>
            </w:pPr>
          </w:p>
        </w:tc>
        <w:tc>
          <w:tcPr>
            <w:tcW w:w="931" w:type="dxa"/>
          </w:tcPr>
          <w:p w:rsidR="005F7DEA" w:rsidRPr="00CB5C30" w:rsidRDefault="005F7DEA" w:rsidP="001D7480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770" w:type="dxa"/>
          </w:tcPr>
          <w:p w:rsidR="005F7DEA" w:rsidRPr="00CB5C30" w:rsidRDefault="005F7DEA" w:rsidP="001D7480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18,0</w:t>
            </w:r>
          </w:p>
        </w:tc>
        <w:tc>
          <w:tcPr>
            <w:tcW w:w="913" w:type="dxa"/>
          </w:tcPr>
          <w:p w:rsidR="005F7DEA" w:rsidRPr="00CB5C30" w:rsidRDefault="005F7DEA" w:rsidP="001D7480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18,0</w:t>
            </w:r>
          </w:p>
        </w:tc>
        <w:tc>
          <w:tcPr>
            <w:tcW w:w="992" w:type="dxa"/>
          </w:tcPr>
          <w:p w:rsidR="005F7DEA" w:rsidRPr="00CC32DD" w:rsidRDefault="005F7DEA" w:rsidP="001D7480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1D7480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1D7480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Default="005F7DEA">
            <w:r w:rsidRPr="00822232">
              <w:t>Обеспечение спорти</w:t>
            </w:r>
            <w:r>
              <w:t>нвентарем 1 спортивного объекта или</w:t>
            </w:r>
            <w:r w:rsidRPr="00822232">
              <w:t xml:space="preserve"> 1 центра тестирования  ГТО. Изготовление 1 баннера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269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  <w:vAlign w:val="center"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2408" w:type="dxa"/>
            <w:vMerge/>
          </w:tcPr>
          <w:p w:rsidR="005F7DEA" w:rsidRPr="00CC32DD" w:rsidRDefault="005F7DEA" w:rsidP="00DB69FC">
            <w:pPr>
              <w:ind w:left="594" w:hanging="594"/>
              <w:jc w:val="center"/>
            </w:pPr>
          </w:p>
        </w:tc>
        <w:tc>
          <w:tcPr>
            <w:tcW w:w="931" w:type="dxa"/>
          </w:tcPr>
          <w:p w:rsidR="005F7DEA" w:rsidRPr="00CB5C30" w:rsidRDefault="005F7DEA" w:rsidP="001D7480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770" w:type="dxa"/>
          </w:tcPr>
          <w:p w:rsidR="005F7DEA" w:rsidRPr="00CB5C30" w:rsidRDefault="005F7DEA" w:rsidP="001D7480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18,0</w:t>
            </w:r>
          </w:p>
        </w:tc>
        <w:tc>
          <w:tcPr>
            <w:tcW w:w="913" w:type="dxa"/>
          </w:tcPr>
          <w:p w:rsidR="005F7DEA" w:rsidRPr="00CB5C30" w:rsidRDefault="005F7DEA" w:rsidP="001D7480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18,0</w:t>
            </w:r>
          </w:p>
        </w:tc>
        <w:tc>
          <w:tcPr>
            <w:tcW w:w="992" w:type="dxa"/>
          </w:tcPr>
          <w:p w:rsidR="005F7DEA" w:rsidRPr="00CC32DD" w:rsidRDefault="005F7DEA" w:rsidP="001D7480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1D7480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1D7480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Default="005F7DEA">
            <w:r w:rsidRPr="00822232">
              <w:t>Обеспечение спорти</w:t>
            </w:r>
            <w:r>
              <w:t>нвентарем 1 спортивного объекта или</w:t>
            </w:r>
            <w:r w:rsidRPr="00822232">
              <w:t xml:space="preserve"> 1 центра тестирования  ГТО. Изготовление 1 баннера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253"/>
        </w:trPr>
        <w:tc>
          <w:tcPr>
            <w:tcW w:w="709" w:type="dxa"/>
            <w:vMerge w:val="restart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7.2.</w:t>
            </w:r>
          </w:p>
        </w:tc>
        <w:tc>
          <w:tcPr>
            <w:tcW w:w="2975" w:type="dxa"/>
            <w:vMerge w:val="restart"/>
            <w:vAlign w:val="center"/>
          </w:tcPr>
          <w:p w:rsidR="005F7DEA" w:rsidRPr="00CC32DD" w:rsidRDefault="005F7DEA" w:rsidP="00DA5DBA">
            <w:r w:rsidRPr="00CC32DD">
              <w:t>Проведение районных турниров, чемпионатов, кубков по различным видам спорта,  участие в областных и всероссийских спортивных мероприятиях, оплата заявочных взносов</w:t>
            </w:r>
          </w:p>
        </w:tc>
        <w:tc>
          <w:tcPr>
            <w:tcW w:w="2408" w:type="dxa"/>
            <w:vMerge w:val="restart"/>
          </w:tcPr>
          <w:p w:rsidR="005F7DEA" w:rsidRPr="00CC32DD" w:rsidRDefault="005F7DEA" w:rsidP="00DB69FC">
            <w:pPr>
              <w:jc w:val="center"/>
            </w:pPr>
            <w:r w:rsidRPr="00CC32DD">
              <w:t>Отдел по реализации молодежной политики, культуре физической культуре и спорту администрации Мокшанского района</w:t>
            </w: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  <w:rPr>
                <w:highlight w:val="red"/>
              </w:rPr>
            </w:pP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3122" w:type="dxa"/>
          </w:tcPr>
          <w:p w:rsidR="005F7DEA" w:rsidRPr="00CC32DD" w:rsidRDefault="005F7DEA" w:rsidP="00DA5DBA">
            <w:r w:rsidRPr="00CC32DD">
              <w:t>Формирование ценностей здорового образа жизни, привлечение населения к систематическим занятиям физической культурой  и спортом. Охват участников не менее: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7</w:t>
            </w:r>
          </w:p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285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  <w:vAlign w:val="center"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2408" w:type="dxa"/>
            <w:vMerge/>
          </w:tcPr>
          <w:p w:rsidR="005F7DEA" w:rsidRPr="00CC32DD" w:rsidRDefault="005F7DEA" w:rsidP="00DB69FC">
            <w:pPr>
              <w:ind w:left="594" w:hanging="594"/>
              <w:jc w:val="center"/>
            </w:pP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</w:t>
            </w: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>133</w:t>
            </w:r>
            <w:r w:rsidRPr="00CB5C30">
              <w:rPr>
                <w:rFonts w:ascii="Times New Roman" w:hAnsi="Times New Roman"/>
                <w:sz w:val="20"/>
                <w:szCs w:val="20"/>
              </w:rPr>
              <w:t>,5</w:t>
            </w: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>133</w:t>
            </w:r>
            <w:r w:rsidRPr="00CB5C30">
              <w:rPr>
                <w:rFonts w:ascii="Times New Roman" w:hAnsi="Times New Roman"/>
                <w:sz w:val="20"/>
                <w:szCs w:val="20"/>
              </w:rPr>
              <w:t>,5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Pr="00CC32DD" w:rsidRDefault="005F7DEA" w:rsidP="00DA5DBA">
            <w:pPr>
              <w:jc w:val="center"/>
            </w:pPr>
            <w:r w:rsidRPr="00CC32DD">
              <w:rPr>
                <w:lang w:val="en-US"/>
              </w:rPr>
              <w:t>7</w:t>
            </w:r>
            <w:r w:rsidRPr="00CC32DD">
              <w:t xml:space="preserve"> тыс. чел.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269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  <w:vAlign w:val="center"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2408" w:type="dxa"/>
            <w:vMerge/>
          </w:tcPr>
          <w:p w:rsidR="005F7DEA" w:rsidRPr="00CC32DD" w:rsidRDefault="005F7DEA" w:rsidP="00DB69FC">
            <w:pPr>
              <w:ind w:left="594" w:hanging="594"/>
              <w:jc w:val="center"/>
            </w:pP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</w:t>
            </w: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90,5</w:t>
            </w: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90,5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Pr="00CC32DD" w:rsidRDefault="005F7DEA" w:rsidP="00DA5DBA">
            <w:pPr>
              <w:jc w:val="center"/>
            </w:pPr>
            <w:r w:rsidRPr="00CC32DD">
              <w:rPr>
                <w:lang w:val="en-US"/>
              </w:rPr>
              <w:t>7</w:t>
            </w:r>
            <w:r w:rsidRPr="00CC32DD">
              <w:t xml:space="preserve"> тыс. чел.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269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  <w:vAlign w:val="center"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2408" w:type="dxa"/>
            <w:vMerge/>
          </w:tcPr>
          <w:p w:rsidR="005F7DEA" w:rsidRPr="00CC32DD" w:rsidRDefault="005F7DEA" w:rsidP="00DB69FC">
            <w:pPr>
              <w:ind w:left="594" w:hanging="594"/>
              <w:jc w:val="center"/>
            </w:pPr>
          </w:p>
        </w:tc>
        <w:tc>
          <w:tcPr>
            <w:tcW w:w="931" w:type="dxa"/>
          </w:tcPr>
          <w:p w:rsidR="005F7DEA" w:rsidRPr="00CB5C30" w:rsidRDefault="005F7DEA" w:rsidP="001D7480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770" w:type="dxa"/>
          </w:tcPr>
          <w:p w:rsidR="005F7DEA" w:rsidRPr="00CB5C30" w:rsidRDefault="005F7DEA" w:rsidP="001D7480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90,5</w:t>
            </w:r>
          </w:p>
        </w:tc>
        <w:tc>
          <w:tcPr>
            <w:tcW w:w="913" w:type="dxa"/>
          </w:tcPr>
          <w:p w:rsidR="005F7DEA" w:rsidRPr="00CB5C30" w:rsidRDefault="005F7DEA" w:rsidP="001D7480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90,5</w:t>
            </w:r>
          </w:p>
        </w:tc>
        <w:tc>
          <w:tcPr>
            <w:tcW w:w="992" w:type="dxa"/>
          </w:tcPr>
          <w:p w:rsidR="005F7DEA" w:rsidRPr="00CC32DD" w:rsidRDefault="005F7DEA" w:rsidP="001D7480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1D7480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1D7480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Default="005F7DEA" w:rsidP="001D7480">
            <w:pPr>
              <w:jc w:val="center"/>
            </w:pPr>
            <w:r w:rsidRPr="00630C56">
              <w:rPr>
                <w:lang w:val="en-US"/>
              </w:rPr>
              <w:t>7</w:t>
            </w:r>
            <w:r w:rsidRPr="00630C56">
              <w:t xml:space="preserve"> тыс. чел.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269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  <w:vAlign w:val="center"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2408" w:type="dxa"/>
            <w:vMerge/>
          </w:tcPr>
          <w:p w:rsidR="005F7DEA" w:rsidRPr="00CC32DD" w:rsidRDefault="005F7DEA" w:rsidP="00DB69FC">
            <w:pPr>
              <w:ind w:left="594" w:hanging="594"/>
              <w:jc w:val="center"/>
            </w:pPr>
          </w:p>
        </w:tc>
        <w:tc>
          <w:tcPr>
            <w:tcW w:w="931" w:type="dxa"/>
          </w:tcPr>
          <w:p w:rsidR="005F7DEA" w:rsidRPr="00CB5C30" w:rsidRDefault="005F7DEA" w:rsidP="001D7480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770" w:type="dxa"/>
          </w:tcPr>
          <w:p w:rsidR="005F7DEA" w:rsidRPr="00CB5C30" w:rsidRDefault="005F7DEA" w:rsidP="001D7480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90,5</w:t>
            </w:r>
          </w:p>
        </w:tc>
        <w:tc>
          <w:tcPr>
            <w:tcW w:w="913" w:type="dxa"/>
          </w:tcPr>
          <w:p w:rsidR="005F7DEA" w:rsidRPr="00CB5C30" w:rsidRDefault="005F7DEA" w:rsidP="001D7480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90,5</w:t>
            </w:r>
          </w:p>
        </w:tc>
        <w:tc>
          <w:tcPr>
            <w:tcW w:w="992" w:type="dxa"/>
          </w:tcPr>
          <w:p w:rsidR="005F7DEA" w:rsidRPr="00CC32DD" w:rsidRDefault="005F7DEA" w:rsidP="001D7480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1D7480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1D7480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Default="005F7DEA" w:rsidP="001D7480">
            <w:pPr>
              <w:jc w:val="center"/>
            </w:pPr>
            <w:r w:rsidRPr="00630C56">
              <w:rPr>
                <w:lang w:val="en-US"/>
              </w:rPr>
              <w:t>7</w:t>
            </w:r>
            <w:r w:rsidRPr="00630C56">
              <w:t xml:space="preserve"> тыс. чел.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269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  <w:vAlign w:val="center"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2408" w:type="dxa"/>
            <w:vMerge/>
          </w:tcPr>
          <w:p w:rsidR="005F7DEA" w:rsidRPr="00CC32DD" w:rsidRDefault="005F7DEA" w:rsidP="00DB69FC">
            <w:pPr>
              <w:ind w:left="594" w:hanging="594"/>
              <w:jc w:val="center"/>
            </w:pPr>
          </w:p>
        </w:tc>
        <w:tc>
          <w:tcPr>
            <w:tcW w:w="931" w:type="dxa"/>
          </w:tcPr>
          <w:p w:rsidR="005F7DEA" w:rsidRPr="00CB5C30" w:rsidRDefault="005F7DEA" w:rsidP="001D7480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770" w:type="dxa"/>
          </w:tcPr>
          <w:p w:rsidR="005F7DEA" w:rsidRPr="00CB5C30" w:rsidRDefault="005F7DEA" w:rsidP="001D7480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90,5</w:t>
            </w:r>
          </w:p>
        </w:tc>
        <w:tc>
          <w:tcPr>
            <w:tcW w:w="913" w:type="dxa"/>
          </w:tcPr>
          <w:p w:rsidR="005F7DEA" w:rsidRPr="00CB5C30" w:rsidRDefault="005F7DEA" w:rsidP="001D7480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90,5</w:t>
            </w:r>
          </w:p>
        </w:tc>
        <w:tc>
          <w:tcPr>
            <w:tcW w:w="992" w:type="dxa"/>
          </w:tcPr>
          <w:p w:rsidR="005F7DEA" w:rsidRPr="00CC32DD" w:rsidRDefault="005F7DEA" w:rsidP="001D7480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1D7480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1D7480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Default="005F7DEA" w:rsidP="001D7480">
            <w:pPr>
              <w:jc w:val="center"/>
            </w:pPr>
            <w:r w:rsidRPr="00630C56">
              <w:rPr>
                <w:lang w:val="en-US"/>
              </w:rPr>
              <w:t>7</w:t>
            </w:r>
            <w:r w:rsidRPr="00630C56">
              <w:t xml:space="preserve"> тыс. чел.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237"/>
        </w:trPr>
        <w:tc>
          <w:tcPr>
            <w:tcW w:w="709" w:type="dxa"/>
            <w:vMerge w:val="restart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7.3.</w:t>
            </w:r>
          </w:p>
        </w:tc>
        <w:tc>
          <w:tcPr>
            <w:tcW w:w="2975" w:type="dxa"/>
            <w:vMerge w:val="restart"/>
            <w:vAlign w:val="center"/>
          </w:tcPr>
          <w:p w:rsidR="005F7DEA" w:rsidRPr="00CC32DD" w:rsidRDefault="005F7DEA" w:rsidP="00DA5DBA">
            <w:r w:rsidRPr="00CC32DD">
              <w:t>Мероприятия, посвященные чествованию лучших спортсменов по итогам года и победителей областных и районных соревнований</w:t>
            </w:r>
          </w:p>
        </w:tc>
        <w:tc>
          <w:tcPr>
            <w:tcW w:w="2408" w:type="dxa"/>
            <w:vMerge w:val="restart"/>
          </w:tcPr>
          <w:p w:rsidR="005F7DEA" w:rsidRPr="00CC32DD" w:rsidRDefault="005F7DEA" w:rsidP="00DB69FC">
            <w:pPr>
              <w:jc w:val="center"/>
            </w:pPr>
            <w:r w:rsidRPr="00CC32DD">
              <w:t>Отдел по реализации молодежной политики, культуре физической культуре и спорту администрации Мокшанского района</w:t>
            </w: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  <w:rPr>
                <w:highlight w:val="red"/>
              </w:rPr>
            </w:pP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3122" w:type="dxa"/>
          </w:tcPr>
          <w:p w:rsidR="005F7DEA" w:rsidRPr="00CC32DD" w:rsidRDefault="005F7DEA" w:rsidP="00DA5DBA">
            <w:pPr>
              <w:jc w:val="center"/>
            </w:pPr>
            <w:r w:rsidRPr="00CC32DD">
              <w:t>Награждение спортсменов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7</w:t>
            </w:r>
          </w:p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5F7DEA" w:rsidRPr="00CC32DD" w:rsidTr="0043141A">
        <w:trPr>
          <w:trHeight w:val="269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  <w:vAlign w:val="center"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2408" w:type="dxa"/>
            <w:vMerge/>
            <w:vAlign w:val="center"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</w:t>
            </w: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6,0</w:t>
            </w: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6,0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Pr="00CC32DD" w:rsidRDefault="005F7DEA" w:rsidP="00DA5DBA">
            <w:pPr>
              <w:jc w:val="center"/>
            </w:pPr>
            <w:r w:rsidRPr="00CC32DD">
              <w:t>не менее 30 чел.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348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  <w:vAlign w:val="center"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2408" w:type="dxa"/>
            <w:vMerge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</w:t>
            </w: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6,0</w:t>
            </w: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6,0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Pr="00CC32DD" w:rsidRDefault="005F7DEA" w:rsidP="00DA5DBA">
            <w:pPr>
              <w:jc w:val="center"/>
            </w:pPr>
            <w:r w:rsidRPr="00CC32DD">
              <w:t>не менее 40 чел.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348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  <w:vAlign w:val="center"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2408" w:type="dxa"/>
            <w:vMerge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931" w:type="dxa"/>
          </w:tcPr>
          <w:p w:rsidR="005F7DEA" w:rsidRPr="00CB5C30" w:rsidRDefault="005F7DEA" w:rsidP="001D7480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770" w:type="dxa"/>
          </w:tcPr>
          <w:p w:rsidR="005F7DEA" w:rsidRPr="00CB5C30" w:rsidRDefault="005F7DEA" w:rsidP="001D7480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6,0</w:t>
            </w:r>
          </w:p>
        </w:tc>
        <w:tc>
          <w:tcPr>
            <w:tcW w:w="913" w:type="dxa"/>
          </w:tcPr>
          <w:p w:rsidR="005F7DEA" w:rsidRPr="00CB5C30" w:rsidRDefault="005F7DEA" w:rsidP="001D7480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6,0</w:t>
            </w:r>
          </w:p>
        </w:tc>
        <w:tc>
          <w:tcPr>
            <w:tcW w:w="992" w:type="dxa"/>
          </w:tcPr>
          <w:p w:rsidR="005F7DEA" w:rsidRPr="00CC32DD" w:rsidRDefault="005F7DEA" w:rsidP="001D7480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1D7480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1D7480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Default="005F7DEA" w:rsidP="001D7480">
            <w:pPr>
              <w:jc w:val="center"/>
            </w:pPr>
            <w:r w:rsidRPr="00343CB7">
              <w:t>не менее 40 чел.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348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  <w:vAlign w:val="center"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2408" w:type="dxa"/>
            <w:vMerge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931" w:type="dxa"/>
          </w:tcPr>
          <w:p w:rsidR="005F7DEA" w:rsidRPr="00CB5C30" w:rsidRDefault="005F7DEA" w:rsidP="001D7480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770" w:type="dxa"/>
          </w:tcPr>
          <w:p w:rsidR="005F7DEA" w:rsidRPr="00CB5C30" w:rsidRDefault="005F7DEA" w:rsidP="001D7480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6,0</w:t>
            </w:r>
          </w:p>
        </w:tc>
        <w:tc>
          <w:tcPr>
            <w:tcW w:w="913" w:type="dxa"/>
          </w:tcPr>
          <w:p w:rsidR="005F7DEA" w:rsidRPr="00CB5C30" w:rsidRDefault="005F7DEA" w:rsidP="001D7480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6,0</w:t>
            </w:r>
          </w:p>
        </w:tc>
        <w:tc>
          <w:tcPr>
            <w:tcW w:w="992" w:type="dxa"/>
          </w:tcPr>
          <w:p w:rsidR="005F7DEA" w:rsidRPr="00CC32DD" w:rsidRDefault="005F7DEA" w:rsidP="001D7480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1D7480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1D7480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Default="005F7DEA" w:rsidP="001D7480">
            <w:pPr>
              <w:jc w:val="center"/>
            </w:pPr>
            <w:r w:rsidRPr="00343CB7">
              <w:t>не менее 40 чел.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348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  <w:vAlign w:val="center"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2408" w:type="dxa"/>
            <w:vMerge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931" w:type="dxa"/>
          </w:tcPr>
          <w:p w:rsidR="005F7DEA" w:rsidRPr="00CB5C30" w:rsidRDefault="005F7DEA" w:rsidP="001D7480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770" w:type="dxa"/>
          </w:tcPr>
          <w:p w:rsidR="005F7DEA" w:rsidRPr="00CB5C30" w:rsidRDefault="005F7DEA" w:rsidP="001D7480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6,0</w:t>
            </w:r>
          </w:p>
        </w:tc>
        <w:tc>
          <w:tcPr>
            <w:tcW w:w="913" w:type="dxa"/>
          </w:tcPr>
          <w:p w:rsidR="005F7DEA" w:rsidRPr="00CB5C30" w:rsidRDefault="005F7DEA" w:rsidP="001D7480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6,0</w:t>
            </w:r>
          </w:p>
        </w:tc>
        <w:tc>
          <w:tcPr>
            <w:tcW w:w="992" w:type="dxa"/>
          </w:tcPr>
          <w:p w:rsidR="005F7DEA" w:rsidRPr="00CC32DD" w:rsidRDefault="005F7DEA" w:rsidP="001D7480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1D7480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1D7480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Default="005F7DEA" w:rsidP="001D7480">
            <w:pPr>
              <w:jc w:val="center"/>
            </w:pPr>
            <w:r w:rsidRPr="00343CB7">
              <w:t>не менее 40 чел.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1135"/>
        </w:trPr>
        <w:tc>
          <w:tcPr>
            <w:tcW w:w="709" w:type="dxa"/>
            <w:vMerge w:val="restart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7.4.</w:t>
            </w:r>
          </w:p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 w:val="restart"/>
            <w:vAlign w:val="center"/>
          </w:tcPr>
          <w:p w:rsidR="005F7DEA" w:rsidRPr="00CC32DD" w:rsidRDefault="005F7DEA" w:rsidP="00DA5DBA">
            <w:r w:rsidRPr="00CC32DD">
              <w:t>Проведение районных Дней Здоровья, акций по пропаганде видов спорта, спортивных соревнований в рамках Всероссийских мероприятий «Лыжня России», «Кросс Наций», «Российский азимут»</w:t>
            </w:r>
          </w:p>
        </w:tc>
        <w:tc>
          <w:tcPr>
            <w:tcW w:w="2408" w:type="dxa"/>
            <w:vMerge w:val="restart"/>
          </w:tcPr>
          <w:p w:rsidR="005F7DEA" w:rsidRPr="00CC32DD" w:rsidRDefault="005F7DEA" w:rsidP="00DB69FC">
            <w:pPr>
              <w:jc w:val="center"/>
            </w:pPr>
            <w:r w:rsidRPr="00CC32DD">
              <w:t>Отдел по реализации молодежной политики, культуре физической культуре и спорту администрации Мокшанского района Управление образованием администрации Мокшанского района</w:t>
            </w: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  <w:rPr>
                <w:highlight w:val="red"/>
              </w:rPr>
            </w:pP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3122" w:type="dxa"/>
          </w:tcPr>
          <w:p w:rsidR="005F7DEA" w:rsidRPr="00CC32DD" w:rsidRDefault="005F7DEA" w:rsidP="00DA5DBA">
            <w:r w:rsidRPr="00CC32DD">
              <w:t>Совершенствование форм спортивно-массовой работы, привлечение молодежи к участию в Днях здоровья не менее: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7</w:t>
            </w:r>
          </w:p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5F7DEA" w:rsidRPr="00CC32DD" w:rsidTr="0043141A">
        <w:trPr>
          <w:trHeight w:val="191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  <w:vAlign w:val="center"/>
          </w:tcPr>
          <w:p w:rsidR="005F7DEA" w:rsidRPr="00CC32DD" w:rsidRDefault="005F7DEA" w:rsidP="00DA5DBA"/>
        </w:tc>
        <w:tc>
          <w:tcPr>
            <w:tcW w:w="2408" w:type="dxa"/>
            <w:vMerge/>
          </w:tcPr>
          <w:p w:rsidR="005F7DEA" w:rsidRPr="00CC32DD" w:rsidRDefault="005F7DEA" w:rsidP="00DB69FC">
            <w:pPr>
              <w:jc w:val="center"/>
            </w:pP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</w:t>
            </w: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Pr="00CC32DD" w:rsidRDefault="005F7DEA" w:rsidP="00DA5DBA">
            <w:pPr>
              <w:jc w:val="center"/>
            </w:pPr>
            <w:r w:rsidRPr="00CC32DD">
              <w:t>800 чел.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169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  <w:vAlign w:val="center"/>
          </w:tcPr>
          <w:p w:rsidR="005F7DEA" w:rsidRPr="00CC32DD" w:rsidRDefault="005F7DEA" w:rsidP="00DA5DBA"/>
        </w:tc>
        <w:tc>
          <w:tcPr>
            <w:tcW w:w="2408" w:type="dxa"/>
            <w:vMerge/>
          </w:tcPr>
          <w:p w:rsidR="005F7DEA" w:rsidRPr="00CC32DD" w:rsidRDefault="005F7DEA" w:rsidP="00DB69FC">
            <w:pPr>
              <w:jc w:val="center"/>
            </w:pP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</w:t>
            </w: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Pr="00CC32DD" w:rsidRDefault="005F7DEA" w:rsidP="00DA5DBA">
            <w:pPr>
              <w:jc w:val="center"/>
            </w:pPr>
            <w:r w:rsidRPr="00CC32DD">
              <w:t>800 чел.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B30DA7">
        <w:trPr>
          <w:trHeight w:val="169"/>
        </w:trPr>
        <w:tc>
          <w:tcPr>
            <w:tcW w:w="709" w:type="dxa"/>
            <w:vMerge w:val="restart"/>
            <w:tcBorders>
              <w:top w:val="nil"/>
            </w:tcBorders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  <w:vAlign w:val="center"/>
          </w:tcPr>
          <w:p w:rsidR="005F7DEA" w:rsidRPr="00CC32DD" w:rsidRDefault="005F7DEA" w:rsidP="00DA5DBA"/>
        </w:tc>
        <w:tc>
          <w:tcPr>
            <w:tcW w:w="2408" w:type="dxa"/>
            <w:vMerge/>
          </w:tcPr>
          <w:p w:rsidR="005F7DEA" w:rsidRPr="00CC32DD" w:rsidRDefault="005F7DEA" w:rsidP="00DB69FC">
            <w:pPr>
              <w:jc w:val="center"/>
            </w:pPr>
          </w:p>
        </w:tc>
        <w:tc>
          <w:tcPr>
            <w:tcW w:w="931" w:type="dxa"/>
          </w:tcPr>
          <w:p w:rsidR="005F7DEA" w:rsidRPr="00CB5C30" w:rsidRDefault="005F7DEA" w:rsidP="001D7480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770" w:type="dxa"/>
          </w:tcPr>
          <w:p w:rsidR="005F7DEA" w:rsidRPr="00CB5C30" w:rsidRDefault="005F7DEA" w:rsidP="00402B98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  <w:tc>
          <w:tcPr>
            <w:tcW w:w="913" w:type="dxa"/>
          </w:tcPr>
          <w:p w:rsidR="005F7DEA" w:rsidRPr="00CB5C30" w:rsidRDefault="005F7DEA" w:rsidP="00402B98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  <w:tc>
          <w:tcPr>
            <w:tcW w:w="992" w:type="dxa"/>
          </w:tcPr>
          <w:p w:rsidR="005F7DEA" w:rsidRPr="00CC32DD" w:rsidRDefault="005F7DEA" w:rsidP="00402B98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402B98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402B98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Pr="00CC32DD" w:rsidRDefault="005F7DEA" w:rsidP="00402B98">
            <w:pPr>
              <w:jc w:val="center"/>
            </w:pPr>
            <w:r w:rsidRPr="00CC32DD">
              <w:t>800 чел.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B30DA7">
        <w:trPr>
          <w:trHeight w:val="169"/>
        </w:trPr>
        <w:tc>
          <w:tcPr>
            <w:tcW w:w="709" w:type="dxa"/>
            <w:vMerge/>
            <w:tcBorders>
              <w:top w:val="nil"/>
            </w:tcBorders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  <w:vAlign w:val="center"/>
          </w:tcPr>
          <w:p w:rsidR="005F7DEA" w:rsidRPr="00CC32DD" w:rsidRDefault="005F7DEA" w:rsidP="00DA5DBA"/>
        </w:tc>
        <w:tc>
          <w:tcPr>
            <w:tcW w:w="2408" w:type="dxa"/>
            <w:vMerge/>
          </w:tcPr>
          <w:p w:rsidR="005F7DEA" w:rsidRPr="00CC32DD" w:rsidRDefault="005F7DEA" w:rsidP="00DB69FC">
            <w:pPr>
              <w:jc w:val="center"/>
            </w:pPr>
          </w:p>
        </w:tc>
        <w:tc>
          <w:tcPr>
            <w:tcW w:w="931" w:type="dxa"/>
          </w:tcPr>
          <w:p w:rsidR="005F7DEA" w:rsidRPr="00CB5C30" w:rsidRDefault="005F7DEA" w:rsidP="001D7480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770" w:type="dxa"/>
          </w:tcPr>
          <w:p w:rsidR="005F7DEA" w:rsidRPr="00CB5C30" w:rsidRDefault="005F7DEA" w:rsidP="00402B98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  <w:tc>
          <w:tcPr>
            <w:tcW w:w="913" w:type="dxa"/>
          </w:tcPr>
          <w:p w:rsidR="005F7DEA" w:rsidRPr="00CB5C30" w:rsidRDefault="005F7DEA" w:rsidP="00402B98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  <w:tc>
          <w:tcPr>
            <w:tcW w:w="992" w:type="dxa"/>
          </w:tcPr>
          <w:p w:rsidR="005F7DEA" w:rsidRPr="00CC32DD" w:rsidRDefault="005F7DEA" w:rsidP="00402B98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402B98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402B98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Pr="00CC32DD" w:rsidRDefault="005F7DEA" w:rsidP="00402B98">
            <w:pPr>
              <w:jc w:val="center"/>
            </w:pPr>
            <w:r w:rsidRPr="00CC32DD">
              <w:t>800 чел.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B30DA7">
        <w:trPr>
          <w:trHeight w:val="169"/>
        </w:trPr>
        <w:tc>
          <w:tcPr>
            <w:tcW w:w="709" w:type="dxa"/>
            <w:vMerge/>
            <w:tcBorders>
              <w:top w:val="nil"/>
            </w:tcBorders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  <w:vAlign w:val="center"/>
          </w:tcPr>
          <w:p w:rsidR="005F7DEA" w:rsidRPr="00CC32DD" w:rsidRDefault="005F7DEA" w:rsidP="00DA5DBA"/>
        </w:tc>
        <w:tc>
          <w:tcPr>
            <w:tcW w:w="2408" w:type="dxa"/>
            <w:vMerge/>
          </w:tcPr>
          <w:p w:rsidR="005F7DEA" w:rsidRPr="00CC32DD" w:rsidRDefault="005F7DEA" w:rsidP="00DB69FC">
            <w:pPr>
              <w:jc w:val="center"/>
            </w:pPr>
          </w:p>
        </w:tc>
        <w:tc>
          <w:tcPr>
            <w:tcW w:w="931" w:type="dxa"/>
          </w:tcPr>
          <w:p w:rsidR="005F7DEA" w:rsidRPr="00CB5C30" w:rsidRDefault="005F7DEA" w:rsidP="001D7480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770" w:type="dxa"/>
          </w:tcPr>
          <w:p w:rsidR="005F7DEA" w:rsidRPr="00CB5C30" w:rsidRDefault="005F7DEA" w:rsidP="00402B98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  <w:tc>
          <w:tcPr>
            <w:tcW w:w="913" w:type="dxa"/>
          </w:tcPr>
          <w:p w:rsidR="005F7DEA" w:rsidRPr="00CB5C30" w:rsidRDefault="005F7DEA" w:rsidP="00402B98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  <w:tc>
          <w:tcPr>
            <w:tcW w:w="992" w:type="dxa"/>
          </w:tcPr>
          <w:p w:rsidR="005F7DEA" w:rsidRPr="00CC32DD" w:rsidRDefault="005F7DEA" w:rsidP="00402B98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402B98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402B98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Pr="00CC32DD" w:rsidRDefault="005F7DEA" w:rsidP="00402B98">
            <w:pPr>
              <w:jc w:val="center"/>
            </w:pPr>
            <w:r w:rsidRPr="00CC32DD">
              <w:t>800 чел.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142"/>
        </w:trPr>
        <w:tc>
          <w:tcPr>
            <w:tcW w:w="709" w:type="dxa"/>
            <w:vMerge w:val="restart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7.5.</w:t>
            </w:r>
          </w:p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 w:val="restart"/>
            <w:vAlign w:val="center"/>
          </w:tcPr>
          <w:p w:rsidR="005F7DEA" w:rsidRPr="00CC32DD" w:rsidRDefault="005F7DEA" w:rsidP="00DA5DBA">
            <w:r w:rsidRPr="00CC32DD">
              <w:t>Приобретение призов, кубков, медалей,  грамот, наградной атрибутики</w:t>
            </w:r>
          </w:p>
        </w:tc>
        <w:tc>
          <w:tcPr>
            <w:tcW w:w="2408" w:type="dxa"/>
            <w:vMerge w:val="restart"/>
          </w:tcPr>
          <w:p w:rsidR="005F7DEA" w:rsidRPr="00CC32DD" w:rsidRDefault="005F7DEA" w:rsidP="00DB69FC">
            <w:pPr>
              <w:jc w:val="center"/>
            </w:pPr>
            <w:r w:rsidRPr="00CC32DD">
              <w:t>Отдел по реализации молодежной политики, культуре физической культуре и спорту администрации Мокшанского района</w:t>
            </w: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highlight w:val="red"/>
              </w:rPr>
            </w:pP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  <w:rPr>
                <w:highlight w:val="red"/>
              </w:rPr>
            </w:pP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  <w:rPr>
                <w:highlight w:val="red"/>
              </w:rPr>
            </w:pPr>
          </w:p>
        </w:tc>
        <w:tc>
          <w:tcPr>
            <w:tcW w:w="3122" w:type="dxa"/>
          </w:tcPr>
          <w:p w:rsidR="005F7DEA" w:rsidRPr="00CC32DD" w:rsidRDefault="005F7DEA" w:rsidP="00DA5DBA">
            <w:pPr>
              <w:jc w:val="center"/>
            </w:pPr>
            <w:r w:rsidRPr="00CC32DD">
              <w:t>Создание условий для проведения районных спортивно-массовых мероприятий</w:t>
            </w:r>
          </w:p>
        </w:tc>
        <w:tc>
          <w:tcPr>
            <w:tcW w:w="850" w:type="dxa"/>
          </w:tcPr>
          <w:p w:rsidR="005F7DEA" w:rsidRPr="00CB5C30" w:rsidRDefault="005F7DEA" w:rsidP="006503F9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7</w:t>
            </w:r>
          </w:p>
          <w:p w:rsidR="005F7DEA" w:rsidRPr="00CB5C30" w:rsidRDefault="005F7DEA" w:rsidP="006503F9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5F7DEA" w:rsidRPr="00CC32DD" w:rsidTr="0043141A">
        <w:trPr>
          <w:trHeight w:val="253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  <w:vAlign w:val="center"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2408" w:type="dxa"/>
            <w:vMerge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</w:t>
            </w: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Pr="00CC32DD" w:rsidRDefault="005F7DEA" w:rsidP="00DA5DBA">
            <w:pPr>
              <w:jc w:val="center"/>
            </w:pPr>
            <w:r w:rsidRPr="00CC32DD">
              <w:t>Приобретение призов, кубков, медалей, грамот, не мене 100 шт.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166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  <w:vAlign w:val="center"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2408" w:type="dxa"/>
            <w:vMerge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931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</w:t>
            </w:r>
            <w:r w:rsidRPr="00CB5C30">
              <w:rPr>
                <w:rFonts w:ascii="Times New Roman" w:hAnsi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770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913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992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DA5DBA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DA5DBA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Pr="00CC32DD" w:rsidRDefault="005F7DEA" w:rsidP="00DA5DBA">
            <w:r w:rsidRPr="00CC32DD">
              <w:t>Приобретение призов, кубков, медалей, грамот, не мене 100 шт.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166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  <w:vAlign w:val="center"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2408" w:type="dxa"/>
            <w:vMerge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931" w:type="dxa"/>
          </w:tcPr>
          <w:p w:rsidR="005F7DEA" w:rsidRPr="00CB5C30" w:rsidRDefault="005F7DEA" w:rsidP="00402B98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770" w:type="dxa"/>
          </w:tcPr>
          <w:p w:rsidR="005F7DEA" w:rsidRPr="00CB5C30" w:rsidRDefault="005F7DEA" w:rsidP="00402B98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913" w:type="dxa"/>
          </w:tcPr>
          <w:p w:rsidR="005F7DEA" w:rsidRPr="00CB5C30" w:rsidRDefault="005F7DEA" w:rsidP="00402B98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992" w:type="dxa"/>
          </w:tcPr>
          <w:p w:rsidR="005F7DEA" w:rsidRPr="00CC32DD" w:rsidRDefault="005F7DEA" w:rsidP="00402B98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402B98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402B98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Pr="00CC32DD" w:rsidRDefault="005F7DEA" w:rsidP="00402B98">
            <w:r w:rsidRPr="00CC32DD">
              <w:t>Приобретение призов, кубков, медалей, грамот, не мене 100 шт.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166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  <w:vAlign w:val="center"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2408" w:type="dxa"/>
            <w:vMerge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931" w:type="dxa"/>
          </w:tcPr>
          <w:p w:rsidR="005F7DEA" w:rsidRPr="00CB5C30" w:rsidRDefault="005F7DEA" w:rsidP="00402B98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770" w:type="dxa"/>
          </w:tcPr>
          <w:p w:rsidR="005F7DEA" w:rsidRPr="00CB5C30" w:rsidRDefault="005F7DEA" w:rsidP="00402B98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913" w:type="dxa"/>
          </w:tcPr>
          <w:p w:rsidR="005F7DEA" w:rsidRPr="00CB5C30" w:rsidRDefault="005F7DEA" w:rsidP="00402B98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992" w:type="dxa"/>
          </w:tcPr>
          <w:p w:rsidR="005F7DEA" w:rsidRPr="00CC32DD" w:rsidRDefault="005F7DEA" w:rsidP="00402B98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402B98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402B98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Pr="00CC32DD" w:rsidRDefault="005F7DEA" w:rsidP="00402B98">
            <w:r w:rsidRPr="00CC32DD">
              <w:t>Приобретение призов, кубков, медалей, грамот, не мене 100 шт.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DEA" w:rsidRPr="00CC32DD" w:rsidTr="0043141A">
        <w:trPr>
          <w:trHeight w:val="166"/>
        </w:trPr>
        <w:tc>
          <w:tcPr>
            <w:tcW w:w="709" w:type="dxa"/>
            <w:vMerge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5" w:type="dxa"/>
            <w:vMerge/>
            <w:vAlign w:val="center"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2408" w:type="dxa"/>
            <w:vMerge/>
          </w:tcPr>
          <w:p w:rsidR="005F7DEA" w:rsidRPr="00CC32DD" w:rsidRDefault="005F7DEA" w:rsidP="00DA5DBA">
            <w:pPr>
              <w:ind w:left="594" w:hanging="594"/>
            </w:pPr>
          </w:p>
        </w:tc>
        <w:tc>
          <w:tcPr>
            <w:tcW w:w="931" w:type="dxa"/>
          </w:tcPr>
          <w:p w:rsidR="005F7DEA" w:rsidRPr="00CB5C30" w:rsidRDefault="005F7DEA" w:rsidP="00402B98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770" w:type="dxa"/>
          </w:tcPr>
          <w:p w:rsidR="005F7DEA" w:rsidRPr="00CB5C30" w:rsidRDefault="005F7DEA" w:rsidP="00402B98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913" w:type="dxa"/>
          </w:tcPr>
          <w:p w:rsidR="005F7DEA" w:rsidRPr="00CB5C30" w:rsidRDefault="005F7DEA" w:rsidP="00402B98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CB5C30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992" w:type="dxa"/>
          </w:tcPr>
          <w:p w:rsidR="005F7DEA" w:rsidRPr="00CC32DD" w:rsidRDefault="005F7DEA" w:rsidP="00402B98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930" w:type="dxa"/>
          </w:tcPr>
          <w:p w:rsidR="005F7DEA" w:rsidRPr="00CC32DD" w:rsidRDefault="005F7DEA" w:rsidP="00402B98">
            <w:pPr>
              <w:jc w:val="center"/>
            </w:pPr>
            <w:r w:rsidRPr="00CC32DD">
              <w:t>х</w:t>
            </w:r>
          </w:p>
        </w:tc>
        <w:tc>
          <w:tcPr>
            <w:tcW w:w="851" w:type="dxa"/>
          </w:tcPr>
          <w:p w:rsidR="005F7DEA" w:rsidRPr="00CC32DD" w:rsidRDefault="005F7DEA" w:rsidP="00402B98">
            <w:pPr>
              <w:ind w:right="-91"/>
              <w:jc w:val="center"/>
            </w:pPr>
            <w:r w:rsidRPr="00CC32DD">
              <w:t>х</w:t>
            </w:r>
          </w:p>
        </w:tc>
        <w:tc>
          <w:tcPr>
            <w:tcW w:w="3122" w:type="dxa"/>
          </w:tcPr>
          <w:p w:rsidR="005F7DEA" w:rsidRPr="00CC32DD" w:rsidRDefault="005F7DEA" w:rsidP="00402B98">
            <w:r w:rsidRPr="00CC32DD">
              <w:t>Приобретение призов, кубков, медалей, грамот, не мене 100 шт.</w:t>
            </w:r>
          </w:p>
        </w:tc>
        <w:tc>
          <w:tcPr>
            <w:tcW w:w="850" w:type="dxa"/>
          </w:tcPr>
          <w:p w:rsidR="005F7DEA" w:rsidRPr="00CB5C30" w:rsidRDefault="005F7DEA" w:rsidP="00DA5DBA">
            <w:pPr>
              <w:pStyle w:val="ConsPlusNormal"/>
              <w:ind w:firstLine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5F7DEA" w:rsidRPr="00CC32DD" w:rsidRDefault="005F7DEA" w:rsidP="00C61610">
      <w:pPr>
        <w:pStyle w:val="ConsPlusNormal"/>
        <w:ind w:firstLine="0"/>
        <w:jc w:val="both"/>
      </w:pPr>
    </w:p>
    <w:sectPr w:rsidR="005F7DEA" w:rsidRPr="00CC32DD" w:rsidSect="00DC478F">
      <w:endnotePr>
        <w:numFmt w:val="decimal"/>
      </w:endnotePr>
      <w:pgSz w:w="16840" w:h="11907" w:orient="landscape"/>
      <w:pgMar w:top="719" w:right="1134" w:bottom="180" w:left="1134" w:header="720" w:footer="720" w:gutter="0"/>
      <w:pgNumType w:start="1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7DEA" w:rsidRDefault="005F7DEA" w:rsidP="0073748B">
      <w:r>
        <w:separator/>
      </w:r>
    </w:p>
  </w:endnote>
  <w:endnote w:type="continuationSeparator" w:id="0">
    <w:p w:rsidR="005F7DEA" w:rsidRDefault="005F7DEA" w:rsidP="007374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alticaC">
    <w:altName w:val="BalticaC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7DEA" w:rsidRDefault="005F7DEA" w:rsidP="0073748B">
      <w:r>
        <w:separator/>
      </w:r>
    </w:p>
  </w:footnote>
  <w:footnote w:type="continuationSeparator" w:id="0">
    <w:p w:rsidR="005F7DEA" w:rsidRDefault="005F7DEA" w:rsidP="007374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DEA" w:rsidRDefault="005F7DEA" w:rsidP="009960D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F7DEA" w:rsidRDefault="005F7DE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DEA" w:rsidRDefault="005F7DEA" w:rsidP="009960D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5F7DEA" w:rsidRDefault="005F7DE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31DCF"/>
    <w:multiLevelType w:val="hybridMultilevel"/>
    <w:tmpl w:val="0D003A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EED5590"/>
    <w:multiLevelType w:val="hybridMultilevel"/>
    <w:tmpl w:val="2C424D7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D695FC7"/>
    <w:multiLevelType w:val="hybridMultilevel"/>
    <w:tmpl w:val="1CE60D52"/>
    <w:lvl w:ilvl="0" w:tplc="FFFFFFFF">
      <w:start w:val="2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348338AF"/>
    <w:multiLevelType w:val="hybridMultilevel"/>
    <w:tmpl w:val="1FDA7492"/>
    <w:lvl w:ilvl="0" w:tplc="F9303F34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9"/>
        </w:tabs>
        <w:ind w:left="6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09"/>
        </w:tabs>
        <w:ind w:left="14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29"/>
        </w:tabs>
        <w:ind w:left="21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49"/>
        </w:tabs>
        <w:ind w:left="28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569"/>
        </w:tabs>
        <w:ind w:left="3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289"/>
        </w:tabs>
        <w:ind w:left="4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09"/>
        </w:tabs>
        <w:ind w:left="5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29"/>
        </w:tabs>
        <w:ind w:left="5729" w:hanging="180"/>
      </w:pPr>
      <w:rPr>
        <w:rFonts w:cs="Times New Roman"/>
      </w:rPr>
    </w:lvl>
  </w:abstractNum>
  <w:abstractNum w:abstractNumId="4">
    <w:nsid w:val="37D943EB"/>
    <w:multiLevelType w:val="multilevel"/>
    <w:tmpl w:val="72E08D3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8"/>
        <w:szCs w:val="28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5">
    <w:nsid w:val="4DBD02FC"/>
    <w:multiLevelType w:val="hybridMultilevel"/>
    <w:tmpl w:val="91C2407C"/>
    <w:lvl w:ilvl="0" w:tplc="8F58B1AC">
      <w:start w:val="1"/>
      <w:numFmt w:val="bullet"/>
      <w:suff w:val="nothing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8463FE3"/>
    <w:multiLevelType w:val="multilevel"/>
    <w:tmpl w:val="61127B0A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7">
    <w:nsid w:val="607F33E3"/>
    <w:multiLevelType w:val="hybridMultilevel"/>
    <w:tmpl w:val="01F0AA4E"/>
    <w:lvl w:ilvl="0" w:tplc="52B8B0D2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">
    <w:nsid w:val="6BE211CC"/>
    <w:multiLevelType w:val="hybridMultilevel"/>
    <w:tmpl w:val="66F66B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3"/>
  </w:num>
  <w:num w:numId="5">
    <w:abstractNumId w:val="2"/>
  </w:num>
  <w:num w:numId="6">
    <w:abstractNumId w:val="8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4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F1B1A"/>
    <w:rsid w:val="000101B2"/>
    <w:rsid w:val="00016D2F"/>
    <w:rsid w:val="00030755"/>
    <w:rsid w:val="00031DD3"/>
    <w:rsid w:val="0004205A"/>
    <w:rsid w:val="000678D1"/>
    <w:rsid w:val="00081A55"/>
    <w:rsid w:val="000823A6"/>
    <w:rsid w:val="00083EF4"/>
    <w:rsid w:val="00097A9F"/>
    <w:rsid w:val="000A018E"/>
    <w:rsid w:val="000A118E"/>
    <w:rsid w:val="000A5920"/>
    <w:rsid w:val="000B4F40"/>
    <w:rsid w:val="000C439A"/>
    <w:rsid w:val="000D605D"/>
    <w:rsid w:val="000D7AC3"/>
    <w:rsid w:val="000E14F1"/>
    <w:rsid w:val="000F47CD"/>
    <w:rsid w:val="000F6719"/>
    <w:rsid w:val="00102B29"/>
    <w:rsid w:val="00103507"/>
    <w:rsid w:val="00103AAF"/>
    <w:rsid w:val="001075E1"/>
    <w:rsid w:val="0011222E"/>
    <w:rsid w:val="0011663B"/>
    <w:rsid w:val="00133A66"/>
    <w:rsid w:val="0013451C"/>
    <w:rsid w:val="00134E3A"/>
    <w:rsid w:val="00137127"/>
    <w:rsid w:val="00147054"/>
    <w:rsid w:val="00162CB2"/>
    <w:rsid w:val="00165AD0"/>
    <w:rsid w:val="001704F3"/>
    <w:rsid w:val="0017284E"/>
    <w:rsid w:val="001734E5"/>
    <w:rsid w:val="00176D44"/>
    <w:rsid w:val="00177054"/>
    <w:rsid w:val="00177EE2"/>
    <w:rsid w:val="00177F9E"/>
    <w:rsid w:val="00190B85"/>
    <w:rsid w:val="00196BBC"/>
    <w:rsid w:val="001A5C37"/>
    <w:rsid w:val="001B2378"/>
    <w:rsid w:val="001B4611"/>
    <w:rsid w:val="001B7DBB"/>
    <w:rsid w:val="001D4673"/>
    <w:rsid w:val="001D7480"/>
    <w:rsid w:val="001E0BE1"/>
    <w:rsid w:val="001E3D9E"/>
    <w:rsid w:val="001E5C53"/>
    <w:rsid w:val="001F1847"/>
    <w:rsid w:val="001F2375"/>
    <w:rsid w:val="001F2577"/>
    <w:rsid w:val="001F665F"/>
    <w:rsid w:val="001F6DB7"/>
    <w:rsid w:val="00202D93"/>
    <w:rsid w:val="00205613"/>
    <w:rsid w:val="002179A1"/>
    <w:rsid w:val="00222C2C"/>
    <w:rsid w:val="0022309A"/>
    <w:rsid w:val="0022763D"/>
    <w:rsid w:val="0023540E"/>
    <w:rsid w:val="0023687A"/>
    <w:rsid w:val="00254A4D"/>
    <w:rsid w:val="00261734"/>
    <w:rsid w:val="00262BC5"/>
    <w:rsid w:val="00262D38"/>
    <w:rsid w:val="002651E2"/>
    <w:rsid w:val="002730A0"/>
    <w:rsid w:val="00274C0F"/>
    <w:rsid w:val="00275B0D"/>
    <w:rsid w:val="00295C88"/>
    <w:rsid w:val="002A04CC"/>
    <w:rsid w:val="002A3AF3"/>
    <w:rsid w:val="002A43EB"/>
    <w:rsid w:val="002A441B"/>
    <w:rsid w:val="002A4A77"/>
    <w:rsid w:val="002B25BC"/>
    <w:rsid w:val="002B4E7D"/>
    <w:rsid w:val="002C3815"/>
    <w:rsid w:val="002D0FD2"/>
    <w:rsid w:val="002D10CF"/>
    <w:rsid w:val="002D5926"/>
    <w:rsid w:val="002E0320"/>
    <w:rsid w:val="002F1559"/>
    <w:rsid w:val="002F2D3E"/>
    <w:rsid w:val="002F36DC"/>
    <w:rsid w:val="003000D1"/>
    <w:rsid w:val="003034C5"/>
    <w:rsid w:val="00305060"/>
    <w:rsid w:val="003064F4"/>
    <w:rsid w:val="00312E40"/>
    <w:rsid w:val="00314B14"/>
    <w:rsid w:val="00327F8B"/>
    <w:rsid w:val="00341E4E"/>
    <w:rsid w:val="00343CB7"/>
    <w:rsid w:val="003478FA"/>
    <w:rsid w:val="00347CE8"/>
    <w:rsid w:val="00350C95"/>
    <w:rsid w:val="00373563"/>
    <w:rsid w:val="00374A3E"/>
    <w:rsid w:val="003759BE"/>
    <w:rsid w:val="00376BC1"/>
    <w:rsid w:val="00381350"/>
    <w:rsid w:val="00383C8F"/>
    <w:rsid w:val="00386B62"/>
    <w:rsid w:val="00390D18"/>
    <w:rsid w:val="00394B24"/>
    <w:rsid w:val="003A65B0"/>
    <w:rsid w:val="003B7CAC"/>
    <w:rsid w:val="003B7F17"/>
    <w:rsid w:val="003C5BE1"/>
    <w:rsid w:val="003E3997"/>
    <w:rsid w:val="003E5EF5"/>
    <w:rsid w:val="004009C0"/>
    <w:rsid w:val="00402B98"/>
    <w:rsid w:val="004144D1"/>
    <w:rsid w:val="0041789F"/>
    <w:rsid w:val="00417B95"/>
    <w:rsid w:val="00420FFF"/>
    <w:rsid w:val="00422DCB"/>
    <w:rsid w:val="0043141A"/>
    <w:rsid w:val="00450CF0"/>
    <w:rsid w:val="00452D8A"/>
    <w:rsid w:val="0046549B"/>
    <w:rsid w:val="00491EEE"/>
    <w:rsid w:val="00493B10"/>
    <w:rsid w:val="00494427"/>
    <w:rsid w:val="004A25EA"/>
    <w:rsid w:val="004A4330"/>
    <w:rsid w:val="004B3304"/>
    <w:rsid w:val="004B56E4"/>
    <w:rsid w:val="004B78A1"/>
    <w:rsid w:val="004D4B9D"/>
    <w:rsid w:val="00504504"/>
    <w:rsid w:val="0051046E"/>
    <w:rsid w:val="00523DF9"/>
    <w:rsid w:val="00527CB7"/>
    <w:rsid w:val="0053414C"/>
    <w:rsid w:val="005361D3"/>
    <w:rsid w:val="005470DD"/>
    <w:rsid w:val="00553F5B"/>
    <w:rsid w:val="00561301"/>
    <w:rsid w:val="005638B3"/>
    <w:rsid w:val="00564854"/>
    <w:rsid w:val="0056700A"/>
    <w:rsid w:val="00567F1D"/>
    <w:rsid w:val="00574735"/>
    <w:rsid w:val="00586794"/>
    <w:rsid w:val="005A6E5C"/>
    <w:rsid w:val="005B7775"/>
    <w:rsid w:val="005C122F"/>
    <w:rsid w:val="005D258A"/>
    <w:rsid w:val="005D5428"/>
    <w:rsid w:val="005D6D3D"/>
    <w:rsid w:val="005E5A6A"/>
    <w:rsid w:val="005F77E9"/>
    <w:rsid w:val="005F7DEA"/>
    <w:rsid w:val="00602176"/>
    <w:rsid w:val="00602C8D"/>
    <w:rsid w:val="0060308E"/>
    <w:rsid w:val="00603C5D"/>
    <w:rsid w:val="0060664B"/>
    <w:rsid w:val="00617D3E"/>
    <w:rsid w:val="00624456"/>
    <w:rsid w:val="00624C56"/>
    <w:rsid w:val="00627EC3"/>
    <w:rsid w:val="00630C56"/>
    <w:rsid w:val="00634B29"/>
    <w:rsid w:val="00641B2B"/>
    <w:rsid w:val="006436E3"/>
    <w:rsid w:val="00645342"/>
    <w:rsid w:val="00646124"/>
    <w:rsid w:val="00647C4E"/>
    <w:rsid w:val="006503F9"/>
    <w:rsid w:val="00650C65"/>
    <w:rsid w:val="00657047"/>
    <w:rsid w:val="00657CC5"/>
    <w:rsid w:val="0067014A"/>
    <w:rsid w:val="00673744"/>
    <w:rsid w:val="006863EE"/>
    <w:rsid w:val="006A7D31"/>
    <w:rsid w:val="006B4CB4"/>
    <w:rsid w:val="006B55B2"/>
    <w:rsid w:val="006B69F4"/>
    <w:rsid w:val="006F0DF3"/>
    <w:rsid w:val="006F20C7"/>
    <w:rsid w:val="00700C67"/>
    <w:rsid w:val="00706DDD"/>
    <w:rsid w:val="007072A2"/>
    <w:rsid w:val="00712B08"/>
    <w:rsid w:val="0071629C"/>
    <w:rsid w:val="00725165"/>
    <w:rsid w:val="0073048F"/>
    <w:rsid w:val="0073748B"/>
    <w:rsid w:val="00741778"/>
    <w:rsid w:val="00747907"/>
    <w:rsid w:val="00752447"/>
    <w:rsid w:val="00753120"/>
    <w:rsid w:val="00753906"/>
    <w:rsid w:val="00764750"/>
    <w:rsid w:val="007711A9"/>
    <w:rsid w:val="00772390"/>
    <w:rsid w:val="0077335E"/>
    <w:rsid w:val="00777516"/>
    <w:rsid w:val="0078547A"/>
    <w:rsid w:val="00791EA9"/>
    <w:rsid w:val="00795944"/>
    <w:rsid w:val="00796F1E"/>
    <w:rsid w:val="007B12AE"/>
    <w:rsid w:val="007B7BD5"/>
    <w:rsid w:val="007C5A36"/>
    <w:rsid w:val="007C7632"/>
    <w:rsid w:val="007D2CFC"/>
    <w:rsid w:val="007E19F0"/>
    <w:rsid w:val="007E1D3D"/>
    <w:rsid w:val="007E618E"/>
    <w:rsid w:val="007E6E4D"/>
    <w:rsid w:val="007E70BE"/>
    <w:rsid w:val="007F2149"/>
    <w:rsid w:val="007F477A"/>
    <w:rsid w:val="00801BAB"/>
    <w:rsid w:val="00822232"/>
    <w:rsid w:val="00825F64"/>
    <w:rsid w:val="008326D2"/>
    <w:rsid w:val="0083586F"/>
    <w:rsid w:val="008370BC"/>
    <w:rsid w:val="00855C01"/>
    <w:rsid w:val="00857882"/>
    <w:rsid w:val="00860D09"/>
    <w:rsid w:val="00861EC9"/>
    <w:rsid w:val="00874DA8"/>
    <w:rsid w:val="00885C0E"/>
    <w:rsid w:val="00890F22"/>
    <w:rsid w:val="008926D7"/>
    <w:rsid w:val="00895E8F"/>
    <w:rsid w:val="00897A1F"/>
    <w:rsid w:val="008A5CC7"/>
    <w:rsid w:val="008B0AA0"/>
    <w:rsid w:val="008B1615"/>
    <w:rsid w:val="008B19D6"/>
    <w:rsid w:val="008B428C"/>
    <w:rsid w:val="008B4675"/>
    <w:rsid w:val="008B7CBE"/>
    <w:rsid w:val="008C3AEE"/>
    <w:rsid w:val="008D4717"/>
    <w:rsid w:val="008E08B5"/>
    <w:rsid w:val="008E09B8"/>
    <w:rsid w:val="008E1F39"/>
    <w:rsid w:val="008E20F6"/>
    <w:rsid w:val="008E3C1F"/>
    <w:rsid w:val="008E798C"/>
    <w:rsid w:val="008F1610"/>
    <w:rsid w:val="008F38DC"/>
    <w:rsid w:val="008F6973"/>
    <w:rsid w:val="0090422E"/>
    <w:rsid w:val="0090469F"/>
    <w:rsid w:val="009142C4"/>
    <w:rsid w:val="00914CD5"/>
    <w:rsid w:val="0092374D"/>
    <w:rsid w:val="00935802"/>
    <w:rsid w:val="00936673"/>
    <w:rsid w:val="00942295"/>
    <w:rsid w:val="00946144"/>
    <w:rsid w:val="00947379"/>
    <w:rsid w:val="00947D05"/>
    <w:rsid w:val="0095560F"/>
    <w:rsid w:val="00957A38"/>
    <w:rsid w:val="009656B1"/>
    <w:rsid w:val="00967FD6"/>
    <w:rsid w:val="00970407"/>
    <w:rsid w:val="009730C7"/>
    <w:rsid w:val="00974F47"/>
    <w:rsid w:val="009803C0"/>
    <w:rsid w:val="00982B64"/>
    <w:rsid w:val="00985325"/>
    <w:rsid w:val="00986E9A"/>
    <w:rsid w:val="00986FFC"/>
    <w:rsid w:val="009911FD"/>
    <w:rsid w:val="00993B1E"/>
    <w:rsid w:val="009960D7"/>
    <w:rsid w:val="009A7A07"/>
    <w:rsid w:val="009C2E8A"/>
    <w:rsid w:val="009D01B4"/>
    <w:rsid w:val="009D1420"/>
    <w:rsid w:val="009D7493"/>
    <w:rsid w:val="009F57A3"/>
    <w:rsid w:val="009F5F9B"/>
    <w:rsid w:val="00A07B5E"/>
    <w:rsid w:val="00A22A50"/>
    <w:rsid w:val="00A22C9F"/>
    <w:rsid w:val="00A32B44"/>
    <w:rsid w:val="00A3511C"/>
    <w:rsid w:val="00A40349"/>
    <w:rsid w:val="00A407F3"/>
    <w:rsid w:val="00A408A4"/>
    <w:rsid w:val="00A4616B"/>
    <w:rsid w:val="00A478CD"/>
    <w:rsid w:val="00A66A32"/>
    <w:rsid w:val="00A71726"/>
    <w:rsid w:val="00A7453D"/>
    <w:rsid w:val="00A80C5B"/>
    <w:rsid w:val="00A83B9A"/>
    <w:rsid w:val="00AA09F0"/>
    <w:rsid w:val="00AA0E9A"/>
    <w:rsid w:val="00AA1BB5"/>
    <w:rsid w:val="00AB1370"/>
    <w:rsid w:val="00AB2242"/>
    <w:rsid w:val="00AB3134"/>
    <w:rsid w:val="00AC274B"/>
    <w:rsid w:val="00AD490A"/>
    <w:rsid w:val="00AE0247"/>
    <w:rsid w:val="00AE0F97"/>
    <w:rsid w:val="00AE2D01"/>
    <w:rsid w:val="00AE6806"/>
    <w:rsid w:val="00AF2315"/>
    <w:rsid w:val="00B02C49"/>
    <w:rsid w:val="00B05888"/>
    <w:rsid w:val="00B21AFD"/>
    <w:rsid w:val="00B30DA7"/>
    <w:rsid w:val="00B32E0A"/>
    <w:rsid w:val="00B339F3"/>
    <w:rsid w:val="00B3658F"/>
    <w:rsid w:val="00B4297D"/>
    <w:rsid w:val="00B45B86"/>
    <w:rsid w:val="00B47063"/>
    <w:rsid w:val="00B50181"/>
    <w:rsid w:val="00B566B4"/>
    <w:rsid w:val="00B65E37"/>
    <w:rsid w:val="00B7623A"/>
    <w:rsid w:val="00B77A2C"/>
    <w:rsid w:val="00B8055D"/>
    <w:rsid w:val="00B84FE1"/>
    <w:rsid w:val="00B86694"/>
    <w:rsid w:val="00B86932"/>
    <w:rsid w:val="00B9254F"/>
    <w:rsid w:val="00B930A7"/>
    <w:rsid w:val="00B9490B"/>
    <w:rsid w:val="00B961B5"/>
    <w:rsid w:val="00BA060D"/>
    <w:rsid w:val="00BA245C"/>
    <w:rsid w:val="00BA33AC"/>
    <w:rsid w:val="00BB32CE"/>
    <w:rsid w:val="00BB381E"/>
    <w:rsid w:val="00BC232E"/>
    <w:rsid w:val="00BD0745"/>
    <w:rsid w:val="00BD0B86"/>
    <w:rsid w:val="00BD2287"/>
    <w:rsid w:val="00BD235C"/>
    <w:rsid w:val="00BE3915"/>
    <w:rsid w:val="00BE490B"/>
    <w:rsid w:val="00BE6748"/>
    <w:rsid w:val="00BE775C"/>
    <w:rsid w:val="00BF1B1A"/>
    <w:rsid w:val="00BF7778"/>
    <w:rsid w:val="00C00A52"/>
    <w:rsid w:val="00C024D2"/>
    <w:rsid w:val="00C02C6D"/>
    <w:rsid w:val="00C07155"/>
    <w:rsid w:val="00C218CA"/>
    <w:rsid w:val="00C241DB"/>
    <w:rsid w:val="00C24619"/>
    <w:rsid w:val="00C27918"/>
    <w:rsid w:val="00C40B85"/>
    <w:rsid w:val="00C44C00"/>
    <w:rsid w:val="00C475C0"/>
    <w:rsid w:val="00C51AD8"/>
    <w:rsid w:val="00C61610"/>
    <w:rsid w:val="00C6684D"/>
    <w:rsid w:val="00C66B72"/>
    <w:rsid w:val="00C718D4"/>
    <w:rsid w:val="00C827C8"/>
    <w:rsid w:val="00C85488"/>
    <w:rsid w:val="00C859A1"/>
    <w:rsid w:val="00C8743B"/>
    <w:rsid w:val="00C926CA"/>
    <w:rsid w:val="00CA22E0"/>
    <w:rsid w:val="00CB2D1C"/>
    <w:rsid w:val="00CB336C"/>
    <w:rsid w:val="00CB5C30"/>
    <w:rsid w:val="00CB7DD0"/>
    <w:rsid w:val="00CC1549"/>
    <w:rsid w:val="00CC32DD"/>
    <w:rsid w:val="00CC444B"/>
    <w:rsid w:val="00CD7B21"/>
    <w:rsid w:val="00CE357B"/>
    <w:rsid w:val="00CE3897"/>
    <w:rsid w:val="00CF0F8A"/>
    <w:rsid w:val="00D0125A"/>
    <w:rsid w:val="00D01F2B"/>
    <w:rsid w:val="00D02697"/>
    <w:rsid w:val="00D06114"/>
    <w:rsid w:val="00D07964"/>
    <w:rsid w:val="00D2091C"/>
    <w:rsid w:val="00D24379"/>
    <w:rsid w:val="00D31067"/>
    <w:rsid w:val="00D42956"/>
    <w:rsid w:val="00D42CEB"/>
    <w:rsid w:val="00D44CF1"/>
    <w:rsid w:val="00D54085"/>
    <w:rsid w:val="00D571BE"/>
    <w:rsid w:val="00D57DD7"/>
    <w:rsid w:val="00D57FCC"/>
    <w:rsid w:val="00D6611A"/>
    <w:rsid w:val="00D71AAB"/>
    <w:rsid w:val="00D80EB8"/>
    <w:rsid w:val="00D84F21"/>
    <w:rsid w:val="00D918D5"/>
    <w:rsid w:val="00D945CE"/>
    <w:rsid w:val="00D9551D"/>
    <w:rsid w:val="00DA1AD1"/>
    <w:rsid w:val="00DA5BD8"/>
    <w:rsid w:val="00DA5DBA"/>
    <w:rsid w:val="00DA6DBD"/>
    <w:rsid w:val="00DB3352"/>
    <w:rsid w:val="00DB493B"/>
    <w:rsid w:val="00DB52CA"/>
    <w:rsid w:val="00DB69FC"/>
    <w:rsid w:val="00DC478F"/>
    <w:rsid w:val="00DC4DEF"/>
    <w:rsid w:val="00DD049F"/>
    <w:rsid w:val="00DD40DD"/>
    <w:rsid w:val="00DD46CD"/>
    <w:rsid w:val="00DE0690"/>
    <w:rsid w:val="00DE2ED0"/>
    <w:rsid w:val="00DF08D3"/>
    <w:rsid w:val="00DF0C12"/>
    <w:rsid w:val="00DF16B4"/>
    <w:rsid w:val="00DF20A0"/>
    <w:rsid w:val="00E01464"/>
    <w:rsid w:val="00E0677F"/>
    <w:rsid w:val="00E07815"/>
    <w:rsid w:val="00E120D3"/>
    <w:rsid w:val="00E15B7A"/>
    <w:rsid w:val="00E2001E"/>
    <w:rsid w:val="00E237EA"/>
    <w:rsid w:val="00E25ACF"/>
    <w:rsid w:val="00E3003E"/>
    <w:rsid w:val="00E30C79"/>
    <w:rsid w:val="00E37537"/>
    <w:rsid w:val="00E4374B"/>
    <w:rsid w:val="00E442FF"/>
    <w:rsid w:val="00E54F00"/>
    <w:rsid w:val="00E61181"/>
    <w:rsid w:val="00E67F96"/>
    <w:rsid w:val="00E7221D"/>
    <w:rsid w:val="00E74248"/>
    <w:rsid w:val="00E85861"/>
    <w:rsid w:val="00E86627"/>
    <w:rsid w:val="00E959D8"/>
    <w:rsid w:val="00EA4599"/>
    <w:rsid w:val="00EB591A"/>
    <w:rsid w:val="00EC1E91"/>
    <w:rsid w:val="00EC40F7"/>
    <w:rsid w:val="00EE0CCC"/>
    <w:rsid w:val="00EE37FF"/>
    <w:rsid w:val="00EE6380"/>
    <w:rsid w:val="00EF0CE1"/>
    <w:rsid w:val="00EF17EC"/>
    <w:rsid w:val="00EF3E6F"/>
    <w:rsid w:val="00F050A3"/>
    <w:rsid w:val="00F062B6"/>
    <w:rsid w:val="00F06445"/>
    <w:rsid w:val="00F06533"/>
    <w:rsid w:val="00F1690A"/>
    <w:rsid w:val="00F248DB"/>
    <w:rsid w:val="00F268AA"/>
    <w:rsid w:val="00F31343"/>
    <w:rsid w:val="00F44A37"/>
    <w:rsid w:val="00F54E0D"/>
    <w:rsid w:val="00F56708"/>
    <w:rsid w:val="00F5741B"/>
    <w:rsid w:val="00F720E2"/>
    <w:rsid w:val="00F778B7"/>
    <w:rsid w:val="00F8267A"/>
    <w:rsid w:val="00F90CCF"/>
    <w:rsid w:val="00F93C2F"/>
    <w:rsid w:val="00F95F36"/>
    <w:rsid w:val="00F97753"/>
    <w:rsid w:val="00FB2B2D"/>
    <w:rsid w:val="00FB3E23"/>
    <w:rsid w:val="00FB3E5C"/>
    <w:rsid w:val="00FC05BB"/>
    <w:rsid w:val="00FC4F90"/>
    <w:rsid w:val="00FC6DED"/>
    <w:rsid w:val="00FD0828"/>
    <w:rsid w:val="00FD3DA5"/>
    <w:rsid w:val="00FE375E"/>
    <w:rsid w:val="00FF1D84"/>
    <w:rsid w:val="00FF252B"/>
    <w:rsid w:val="00FF43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BF1B1A"/>
    <w:pPr>
      <w:widowControl w:val="0"/>
    </w:pPr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F1B1A"/>
    <w:pPr>
      <w:keepNext/>
      <w:widowControl/>
      <w:jc w:val="both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F1B1A"/>
    <w:pPr>
      <w:keepNext/>
      <w:widowControl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F1B1A"/>
    <w:pPr>
      <w:keepNext/>
      <w:widowControl/>
      <w:jc w:val="center"/>
      <w:outlineLvl w:val="2"/>
    </w:pPr>
    <w:rPr>
      <w:b/>
      <w:sz w:val="4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E1D3D"/>
    <w:pPr>
      <w:keepNext/>
      <w:jc w:val="both"/>
      <w:outlineLvl w:val="3"/>
    </w:pPr>
    <w:rPr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E1D3D"/>
    <w:pPr>
      <w:keepNext/>
      <w:widowControl/>
      <w:spacing w:before="240" w:after="60"/>
      <w:ind w:left="284" w:right="284"/>
      <w:jc w:val="center"/>
      <w:outlineLvl w:val="4"/>
    </w:pPr>
    <w:rPr>
      <w:b/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F1B1A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F1B1A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BF1B1A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7E1D3D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7E1D3D"/>
    <w:rPr>
      <w:rFonts w:ascii="Times New Roman" w:hAnsi="Times New Roman" w:cs="Times New Roman"/>
      <w:b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rsid w:val="00BF1B1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BF1B1A"/>
    <w:rPr>
      <w:rFonts w:ascii="Times New Roman" w:hAnsi="Times New Rom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BF1B1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BF1B1A"/>
    <w:rPr>
      <w:rFonts w:ascii="Times New Roman" w:hAnsi="Times New Roman" w:cs="Times New Roman"/>
      <w:sz w:val="20"/>
      <w:szCs w:val="20"/>
      <w:lang w:eastAsia="ru-RU"/>
    </w:rPr>
  </w:style>
  <w:style w:type="paragraph" w:styleId="Caption">
    <w:name w:val="caption"/>
    <w:basedOn w:val="Normal"/>
    <w:next w:val="Normal"/>
    <w:uiPriority w:val="99"/>
    <w:qFormat/>
    <w:rsid w:val="00BF1B1A"/>
    <w:pPr>
      <w:widowControl/>
      <w:jc w:val="center"/>
    </w:pPr>
    <w:rPr>
      <w:b/>
      <w:sz w:val="40"/>
    </w:rPr>
  </w:style>
  <w:style w:type="paragraph" w:styleId="BalloonText">
    <w:name w:val="Balloon Text"/>
    <w:basedOn w:val="Normal"/>
    <w:link w:val="BalloonTextChar"/>
    <w:uiPriority w:val="99"/>
    <w:semiHidden/>
    <w:rsid w:val="00BF1B1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F1B1A"/>
    <w:rPr>
      <w:rFonts w:ascii="Tahoma" w:hAnsi="Tahoma" w:cs="Tahoma"/>
      <w:sz w:val="16"/>
      <w:szCs w:val="16"/>
      <w:lang w:eastAsia="ru-RU"/>
    </w:rPr>
  </w:style>
  <w:style w:type="character" w:styleId="PageNumber">
    <w:name w:val="page number"/>
    <w:basedOn w:val="DefaultParagraphFont"/>
    <w:uiPriority w:val="99"/>
    <w:rsid w:val="00BF1B1A"/>
    <w:rPr>
      <w:rFonts w:cs="Times New Roman"/>
    </w:rPr>
  </w:style>
  <w:style w:type="paragraph" w:customStyle="1" w:styleId="ConsPlusNonformat">
    <w:name w:val="ConsPlusNonformat"/>
    <w:uiPriority w:val="99"/>
    <w:rsid w:val="00BF1B1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">
    <w:name w:val="Нормальный (таблица)"/>
    <w:basedOn w:val="Normal"/>
    <w:next w:val="Normal"/>
    <w:uiPriority w:val="99"/>
    <w:rsid w:val="00BF1B1A"/>
    <w:pPr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paragraph" w:customStyle="1" w:styleId="a0">
    <w:name w:val="Информация об изменениях документа"/>
    <w:basedOn w:val="Normal"/>
    <w:next w:val="Normal"/>
    <w:uiPriority w:val="99"/>
    <w:rsid w:val="00BF1B1A"/>
    <w:pPr>
      <w:autoSpaceDE w:val="0"/>
      <w:autoSpaceDN w:val="0"/>
      <w:adjustRightInd w:val="0"/>
      <w:jc w:val="both"/>
    </w:pPr>
    <w:rPr>
      <w:rFonts w:ascii="Arial" w:hAnsi="Arial"/>
      <w:i/>
      <w:iCs/>
      <w:color w:val="800080"/>
      <w:sz w:val="24"/>
      <w:szCs w:val="24"/>
    </w:rPr>
  </w:style>
  <w:style w:type="character" w:customStyle="1" w:styleId="a1">
    <w:name w:val="Гипертекстовая ссылка"/>
    <w:uiPriority w:val="99"/>
    <w:rsid w:val="00BF1B1A"/>
    <w:rPr>
      <w:color w:val="008000"/>
    </w:rPr>
  </w:style>
  <w:style w:type="paragraph" w:customStyle="1" w:styleId="a2">
    <w:name w:val="Таблицы (моноширинный)"/>
    <w:basedOn w:val="Normal"/>
    <w:next w:val="Normal"/>
    <w:uiPriority w:val="99"/>
    <w:rsid w:val="00BF1B1A"/>
    <w:pPr>
      <w:autoSpaceDE w:val="0"/>
      <w:autoSpaceDN w:val="0"/>
      <w:adjustRightInd w:val="0"/>
      <w:jc w:val="both"/>
    </w:pPr>
    <w:rPr>
      <w:rFonts w:ascii="Courier New" w:hAnsi="Courier New" w:cs="Courier New"/>
      <w:sz w:val="24"/>
      <w:szCs w:val="24"/>
    </w:rPr>
  </w:style>
  <w:style w:type="paragraph" w:customStyle="1" w:styleId="ConsNormal">
    <w:name w:val="ConsNormal"/>
    <w:uiPriority w:val="99"/>
    <w:rsid w:val="00BF1B1A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a3">
    <w:name w:val="Прижатый влево"/>
    <w:basedOn w:val="Normal"/>
    <w:next w:val="Normal"/>
    <w:uiPriority w:val="99"/>
    <w:rsid w:val="00BF1B1A"/>
    <w:pPr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a4">
    <w:name w:val="Комментарий"/>
    <w:basedOn w:val="Normal"/>
    <w:next w:val="Normal"/>
    <w:uiPriority w:val="99"/>
    <w:rsid w:val="00BF1B1A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4"/>
      <w:szCs w:val="24"/>
    </w:rPr>
  </w:style>
  <w:style w:type="character" w:styleId="Hyperlink">
    <w:name w:val="Hyperlink"/>
    <w:basedOn w:val="DefaultParagraphFont"/>
    <w:uiPriority w:val="99"/>
    <w:rsid w:val="00BF1B1A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rsid w:val="00BF1B1A"/>
    <w:pPr>
      <w:widowControl w:val="0"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5470DD"/>
    <w:pPr>
      <w:autoSpaceDE w:val="0"/>
      <w:autoSpaceDN w:val="0"/>
      <w:adjustRightInd w:val="0"/>
    </w:pPr>
    <w:rPr>
      <w:rFonts w:ascii="BalticaC" w:eastAsia="Times New Roman" w:hAnsi="Times New Roman" w:cs="BalticaC"/>
      <w:color w:val="000000"/>
      <w:sz w:val="24"/>
      <w:szCs w:val="24"/>
    </w:rPr>
  </w:style>
  <w:style w:type="paragraph" w:customStyle="1" w:styleId="ConsPlusNormal">
    <w:name w:val="ConsPlusNormal"/>
    <w:link w:val="ConsPlusNormal0"/>
    <w:uiPriority w:val="99"/>
    <w:rsid w:val="00147054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customStyle="1" w:styleId="1">
    <w:name w:val="Знак1 Знак Знак Знак Знак Знак Знак"/>
    <w:basedOn w:val="Normal"/>
    <w:uiPriority w:val="99"/>
    <w:rsid w:val="007E1D3D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7E1D3D"/>
    <w:pPr>
      <w:ind w:firstLine="720"/>
    </w:pPr>
    <w:rPr>
      <w:sz w:val="28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7E1D3D"/>
    <w:rPr>
      <w:rFonts w:ascii="Times New Roman" w:hAnsi="Times New Roman" w:cs="Times New Roman"/>
      <w:sz w:val="28"/>
      <w:szCs w:val="28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7E1D3D"/>
    <w:pPr>
      <w:ind w:firstLine="720"/>
      <w:jc w:val="both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7E1D3D"/>
    <w:rPr>
      <w:rFonts w:ascii="Times New Roman" w:hAnsi="Times New Roman" w:cs="Times New Roman"/>
      <w:sz w:val="28"/>
      <w:szCs w:val="28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7E1D3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7E1D3D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2">
    <w:name w:val="Стиль2"/>
    <w:basedOn w:val="10"/>
    <w:uiPriority w:val="99"/>
    <w:rsid w:val="007E1D3D"/>
  </w:style>
  <w:style w:type="paragraph" w:customStyle="1" w:styleId="10">
    <w:name w:val="Стиль1"/>
    <w:basedOn w:val="Normal"/>
    <w:uiPriority w:val="99"/>
    <w:rsid w:val="007E1D3D"/>
    <w:pPr>
      <w:widowControl/>
      <w:tabs>
        <w:tab w:val="num" w:pos="918"/>
      </w:tabs>
      <w:autoSpaceDE w:val="0"/>
      <w:autoSpaceDN w:val="0"/>
      <w:adjustRightInd w:val="0"/>
      <w:spacing w:before="120"/>
      <w:ind w:left="-9" w:firstLine="567"/>
      <w:jc w:val="both"/>
      <w:outlineLvl w:val="5"/>
    </w:pPr>
    <w:rPr>
      <w:rFonts w:cs="Arial"/>
      <w:sz w:val="24"/>
      <w:szCs w:val="18"/>
    </w:rPr>
  </w:style>
  <w:style w:type="paragraph" w:customStyle="1" w:styleId="4">
    <w:name w:val="Стиль4"/>
    <w:basedOn w:val="Normal"/>
    <w:uiPriority w:val="99"/>
    <w:rsid w:val="007E1D3D"/>
    <w:pPr>
      <w:widowControl/>
      <w:ind w:left="538" w:firstLine="284"/>
      <w:jc w:val="both"/>
    </w:pPr>
    <w:rPr>
      <w:sz w:val="24"/>
    </w:rPr>
  </w:style>
  <w:style w:type="paragraph" w:customStyle="1" w:styleId="ConsPlusTitle">
    <w:name w:val="ConsPlusTitle"/>
    <w:uiPriority w:val="99"/>
    <w:rsid w:val="007E1D3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  <w:lang w:eastAsia="ko-KR"/>
    </w:rPr>
  </w:style>
  <w:style w:type="paragraph" w:styleId="BodyText">
    <w:name w:val="Body Text"/>
    <w:aliases w:val="Основной текст1,Основной текст Знак Знак,bt"/>
    <w:basedOn w:val="Normal"/>
    <w:link w:val="BodyTextChar"/>
    <w:uiPriority w:val="99"/>
    <w:rsid w:val="007E1D3D"/>
    <w:pPr>
      <w:spacing w:after="120"/>
    </w:pPr>
  </w:style>
  <w:style w:type="character" w:customStyle="1" w:styleId="BodyTextChar">
    <w:name w:val="Body Text Char"/>
    <w:aliases w:val="Основной текст1 Char,Основной текст Знак Знак Char,bt Char"/>
    <w:basedOn w:val="DefaultParagraphFont"/>
    <w:link w:val="BodyText"/>
    <w:uiPriority w:val="99"/>
    <w:locked/>
    <w:rsid w:val="007E1D3D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7E1D3D"/>
    <w:rPr>
      <w:rFonts w:ascii="Arial" w:hAnsi="Arial"/>
      <w:sz w:val="22"/>
      <w:lang w:eastAsia="ru-RU"/>
    </w:rPr>
  </w:style>
  <w:style w:type="paragraph" w:customStyle="1" w:styleId="11">
    <w:name w:val="Абзац списка1"/>
    <w:basedOn w:val="Normal"/>
    <w:uiPriority w:val="99"/>
    <w:rsid w:val="007E1D3D"/>
    <w:pPr>
      <w:widowControl/>
      <w:ind w:left="720"/>
      <w:contextualSpacing/>
    </w:pPr>
  </w:style>
  <w:style w:type="paragraph" w:styleId="ListParagraph">
    <w:name w:val="List Paragraph"/>
    <w:basedOn w:val="Normal"/>
    <w:uiPriority w:val="99"/>
    <w:qFormat/>
    <w:rsid w:val="00855C01"/>
    <w:pPr>
      <w:ind w:left="720"/>
      <w:contextualSpacing/>
    </w:pPr>
  </w:style>
  <w:style w:type="paragraph" w:customStyle="1" w:styleId="ConsPlusCell">
    <w:name w:val="ConsPlusCell"/>
    <w:uiPriority w:val="99"/>
    <w:rsid w:val="00855C01"/>
    <w:pPr>
      <w:widowControl w:val="0"/>
      <w:autoSpaceDE w:val="0"/>
      <w:autoSpaceDN w:val="0"/>
      <w:adjustRightInd w:val="0"/>
    </w:pPr>
    <w:rPr>
      <w:rFonts w:cs="Calibri"/>
    </w:rPr>
  </w:style>
  <w:style w:type="paragraph" w:customStyle="1" w:styleId="12">
    <w:name w:val="Знак Знак Знак1"/>
    <w:basedOn w:val="Normal"/>
    <w:uiPriority w:val="99"/>
    <w:rsid w:val="005D258A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a5">
    <w:name w:val="Выделение для Базового Поиска (курсив)"/>
    <w:uiPriority w:val="99"/>
    <w:rsid w:val="00D0125A"/>
    <w:rPr>
      <w:i/>
      <w:color w:val="008080"/>
      <w:sz w:val="26"/>
    </w:rPr>
  </w:style>
  <w:style w:type="paragraph" w:customStyle="1" w:styleId="20">
    <w:name w:val="Абзац списка2"/>
    <w:basedOn w:val="Normal"/>
    <w:uiPriority w:val="99"/>
    <w:rsid w:val="00706DDD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8834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4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1418352.0" TargetMode="External"/><Relationship Id="rId5" Type="http://schemas.openxmlformats.org/officeDocument/2006/relationships/footnotes" Target="footnotes.xml"/><Relationship Id="rId10" Type="http://schemas.openxmlformats.org/officeDocument/2006/relationships/hyperlink" Target="garantF1://1418352.0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40</Pages>
  <Words>10441</Words>
  <Characters>-32766</Characters>
  <Application>Microsoft Office Outlook</Application>
  <DocSecurity>0</DocSecurity>
  <Lines>0</Lines>
  <Paragraphs>0</Paragraphs>
  <ScaleCrop>false</ScaleCrop>
  <Company>CtrlSoft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Prime</dc:creator>
  <cp:keywords/>
  <dc:description/>
  <cp:lastModifiedBy>USER777</cp:lastModifiedBy>
  <cp:revision>2</cp:revision>
  <cp:lastPrinted>2016-11-08T06:12:00Z</cp:lastPrinted>
  <dcterms:created xsi:type="dcterms:W3CDTF">2016-11-08T06:23:00Z</dcterms:created>
  <dcterms:modified xsi:type="dcterms:W3CDTF">2016-11-08T06:23:00Z</dcterms:modified>
</cp:coreProperties>
</file>